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9693A" w14:textId="77777777" w:rsidR="00DE5957" w:rsidRPr="00382886" w:rsidRDefault="00C519DA" w:rsidP="004A174A">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9264" behindDoc="1" locked="0" layoutInCell="1" allowOverlap="1" wp14:anchorId="4977EE62" wp14:editId="190110FA">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8C3757" id="Rectangle 2" o:spid="_x0000_s1026" alt="colored rectangle" style="position:absolute;margin-left:0;margin-top:0;width:595.3pt;height:880.2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64384" behindDoc="1" locked="0" layoutInCell="1" allowOverlap="1" wp14:anchorId="58F50576" wp14:editId="4ADF5403">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5E169250" w14:textId="77777777" w:rsidR="00DE5957" w:rsidRDefault="00DE5957" w:rsidP="004A174A">
      <w:pPr>
        <w:pStyle w:val="Title"/>
        <w:jc w:val="center"/>
        <w:rPr>
          <w:rFonts w:ascii="Arial" w:hAnsi="Arial" w:cs="Arial"/>
          <w:b/>
          <w:bCs/>
        </w:rPr>
      </w:pPr>
    </w:p>
    <w:p w14:paraId="22F7E267" w14:textId="77777777" w:rsidR="00B64609" w:rsidRDefault="00B64609" w:rsidP="004A174A">
      <w:pPr>
        <w:pStyle w:val="Title"/>
        <w:jc w:val="center"/>
        <w:rPr>
          <w:rFonts w:ascii="Arial" w:hAnsi="Arial" w:cs="Arial"/>
          <w:b/>
          <w:bCs/>
        </w:rPr>
      </w:pPr>
    </w:p>
    <w:p w14:paraId="1AB54D02" w14:textId="77777777" w:rsidR="00B64609" w:rsidRDefault="00B64609" w:rsidP="004A174A">
      <w:pPr>
        <w:pStyle w:val="Title"/>
        <w:jc w:val="center"/>
        <w:rPr>
          <w:rFonts w:ascii="Arial" w:hAnsi="Arial" w:cs="Arial"/>
          <w:b/>
          <w:bCs/>
        </w:rPr>
      </w:pPr>
    </w:p>
    <w:p w14:paraId="3857F30F" w14:textId="77777777" w:rsidR="00B64609" w:rsidRDefault="00424974" w:rsidP="004A174A">
      <w:pPr>
        <w:pStyle w:val="Title"/>
        <w:tabs>
          <w:tab w:val="left" w:pos="5863"/>
        </w:tabs>
        <w:rPr>
          <w:rFonts w:ascii="Arial" w:hAnsi="Arial" w:cs="Arial"/>
          <w:b/>
          <w:bCs/>
        </w:rPr>
      </w:pPr>
      <w:r w:rsidRPr="008918E8">
        <w:rPr>
          <w:rFonts w:ascii="Arial" w:hAnsi="Arial" w:cs="Arial"/>
          <w:noProof/>
        </w:rPr>
        <mc:AlternateContent>
          <mc:Choice Requires="wps">
            <w:drawing>
              <wp:anchor distT="0" distB="0" distL="114300" distR="114300" simplePos="0" relativeHeight="251665408" behindDoc="1" locked="0" layoutInCell="1" allowOverlap="1" wp14:anchorId="74A6D040" wp14:editId="3E902D4C">
                <wp:simplePos x="0" y="0"/>
                <wp:positionH relativeFrom="margin">
                  <wp:align>left</wp:align>
                </wp:positionH>
                <wp:positionV relativeFrom="page">
                  <wp:posOffset>2324100</wp:posOffset>
                </wp:positionV>
                <wp:extent cx="5418455" cy="3564000"/>
                <wp:effectExtent l="0" t="0" r="0" b="0"/>
                <wp:wrapTight wrapText="bothSides">
                  <wp:wrapPolygon edited="0">
                    <wp:start x="228" y="0"/>
                    <wp:lineTo x="228" y="21477"/>
                    <wp:lineTo x="21339" y="21477"/>
                    <wp:lineTo x="21339"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8455" cy="3564000"/>
                        </a:xfrm>
                        <a:prstGeom prst="rect">
                          <a:avLst/>
                        </a:prstGeom>
                        <a:noFill/>
                        <a:ln w="6350">
                          <a:noFill/>
                        </a:ln>
                      </wps:spPr>
                      <wps:txbx>
                        <w:txbxContent>
                          <w:p w14:paraId="421C2B9D"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4DC1F8E8" w14:textId="6DB8CC3B" w:rsidR="002A4AA4" w:rsidRPr="00A15EE5" w:rsidRDefault="00B95CC4" w:rsidP="00A15EE5">
                            <w:pPr>
                              <w:pStyle w:val="Title"/>
                              <w:rPr>
                                <w:rFonts w:ascii="Arial" w:hAnsi="Arial" w:cs="Arial"/>
                                <w:b/>
                                <w:bCs/>
                                <w:color w:val="FFFFFF" w:themeColor="background1"/>
                                <w:sz w:val="52"/>
                                <w:szCs w:val="52"/>
                              </w:rPr>
                            </w:pPr>
                            <w:r>
                              <w:rPr>
                                <w:rFonts w:ascii="Arial" w:hAnsi="Arial" w:cs="Arial"/>
                                <w:b/>
                                <w:bCs/>
                                <w:color w:val="FFFFFF" w:themeColor="background1"/>
                                <w:sz w:val="52"/>
                                <w:szCs w:val="52"/>
                              </w:rPr>
                              <w:t>HIGHWAY MARKING WORK</w:t>
                            </w:r>
                          </w:p>
                          <w:p w14:paraId="2576B213" w14:textId="77777777" w:rsidR="00424974" w:rsidRDefault="00424974" w:rsidP="00424974">
                            <w:pPr>
                              <w:jc w:val="center"/>
                              <w:rPr>
                                <w:color w:val="FFFFFF" w:themeColor="background1"/>
                                <w:sz w:val="36"/>
                                <w:szCs w:val="36"/>
                              </w:rPr>
                            </w:pPr>
                            <w:bookmarkStart w:id="0" w:name="_Hlk105495378"/>
                            <w:bookmarkStart w:id="1" w:name="_Hlk105495379"/>
                          </w:p>
                          <w:bookmarkEnd w:id="0"/>
                          <w:bookmarkEnd w:id="1"/>
                          <w:p w14:paraId="559A5BEB" w14:textId="77777777" w:rsidR="00424974" w:rsidRPr="00424974" w:rsidRDefault="00424974" w:rsidP="004249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A6D040" id="_x0000_t202" coordsize="21600,21600" o:spt="202" path="m,l,21600r21600,l21600,xe">
                <v:stroke joinstyle="miter"/>
                <v:path gradientshapeok="t" o:connecttype="rect"/>
              </v:shapetype>
              <v:shape id="Text Box 8" o:spid="_x0000_s1026" type="#_x0000_t202" style="position:absolute;margin-left:0;margin-top:183pt;width:426.65pt;height:280.65pt;z-index:-251651072;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" filled="f" stroked="f" strokeweight=".5pt">
                <v:textbox>
                  <w:txbxContent>
                    <w:p w14:paraId="421C2B9D"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4DC1F8E8" w14:textId="6DB8CC3B" w:rsidR="002A4AA4" w:rsidRPr="00A15EE5" w:rsidRDefault="00B95CC4" w:rsidP="00A15EE5">
                      <w:pPr>
                        <w:pStyle w:val="Title"/>
                        <w:rPr>
                          <w:rFonts w:ascii="Arial" w:hAnsi="Arial" w:cs="Arial"/>
                          <w:b/>
                          <w:bCs/>
                          <w:color w:val="FFFFFF" w:themeColor="background1"/>
                          <w:sz w:val="52"/>
                          <w:szCs w:val="52"/>
                        </w:rPr>
                      </w:pPr>
                      <w:r>
                        <w:rPr>
                          <w:rFonts w:ascii="Arial" w:hAnsi="Arial" w:cs="Arial"/>
                          <w:b/>
                          <w:bCs/>
                          <w:color w:val="FFFFFF" w:themeColor="background1"/>
                          <w:sz w:val="52"/>
                          <w:szCs w:val="52"/>
                        </w:rPr>
                        <w:t>HIGHWAY MARKING WORK</w:t>
                      </w:r>
                    </w:p>
                    <w:p w14:paraId="2576B213" w14:textId="77777777" w:rsidR="00424974" w:rsidRDefault="00424974" w:rsidP="00424974">
                      <w:pPr>
                        <w:jc w:val="center"/>
                        <w:rPr>
                          <w:color w:val="FFFFFF" w:themeColor="background1"/>
                          <w:sz w:val="36"/>
                          <w:szCs w:val="36"/>
                        </w:rPr>
                      </w:pPr>
                      <w:bookmarkStart w:id="2" w:name="_Hlk105495378"/>
                      <w:bookmarkStart w:id="3" w:name="_Hlk105495379"/>
                    </w:p>
                    <w:bookmarkEnd w:id="2"/>
                    <w:bookmarkEnd w:id="3"/>
                    <w:p w14:paraId="559A5BEB" w14:textId="77777777" w:rsidR="00424974" w:rsidRPr="00424974" w:rsidRDefault="00424974" w:rsidP="00424974"/>
                  </w:txbxContent>
                </v:textbox>
                <w10:wrap type="tight" anchorx="margin" anchory="page"/>
              </v:shape>
            </w:pict>
          </mc:Fallback>
        </mc:AlternateContent>
      </w:r>
      <w:r w:rsidR="00BC6904">
        <w:rPr>
          <w:rFonts w:ascii="Arial" w:hAnsi="Arial" w:cs="Arial"/>
          <w:b/>
          <w:bCs/>
        </w:rPr>
        <w:tab/>
      </w:r>
    </w:p>
    <w:p w14:paraId="21145C2B" w14:textId="77777777" w:rsidR="0007072C" w:rsidRDefault="0007072C" w:rsidP="004A174A">
      <w:pPr>
        <w:pStyle w:val="Title"/>
        <w:rPr>
          <w:rFonts w:ascii="Arial" w:hAnsi="Arial" w:cs="Arial"/>
          <w:b/>
          <w:bCs/>
          <w:noProof/>
          <w:sz w:val="22"/>
          <w:szCs w:val="22"/>
        </w:rPr>
      </w:pPr>
    </w:p>
    <w:p w14:paraId="2520AFAB" w14:textId="77777777" w:rsidR="0007072C" w:rsidRPr="003B3CF1" w:rsidRDefault="0007072C" w:rsidP="004A174A">
      <w:pPr>
        <w:pStyle w:val="Title"/>
        <w:rPr>
          <w:rFonts w:ascii="Arial" w:hAnsi="Arial" w:cs="Arial"/>
          <w:b/>
          <w:bCs/>
          <w:noProof/>
          <w:color w:val="FFFFFF" w:themeColor="background1"/>
          <w:sz w:val="22"/>
          <w:szCs w:val="22"/>
        </w:rPr>
      </w:pPr>
      <w:bookmarkStart w:id="4" w:name="_Hlk70519368"/>
      <w:bookmarkEnd w:id="4"/>
    </w:p>
    <w:p w14:paraId="720008FC" w14:textId="77777777" w:rsidR="0007072C" w:rsidRDefault="0007072C" w:rsidP="004A174A">
      <w:pPr>
        <w:pStyle w:val="Title"/>
        <w:rPr>
          <w:rFonts w:ascii="Arial" w:hAnsi="Arial" w:cs="Arial"/>
          <w:b/>
          <w:bCs/>
          <w:noProof/>
          <w:sz w:val="22"/>
          <w:szCs w:val="22"/>
        </w:rPr>
      </w:pPr>
    </w:p>
    <w:p w14:paraId="0665B1E6" w14:textId="77777777" w:rsidR="0007072C" w:rsidRDefault="0007072C" w:rsidP="004A174A">
      <w:pPr>
        <w:pStyle w:val="Title"/>
        <w:rPr>
          <w:rFonts w:ascii="Arial" w:hAnsi="Arial" w:cs="Arial"/>
          <w:b/>
          <w:bCs/>
          <w:noProof/>
          <w:sz w:val="22"/>
          <w:szCs w:val="22"/>
        </w:rPr>
      </w:pPr>
    </w:p>
    <w:p w14:paraId="06666BE5" w14:textId="77777777" w:rsidR="0007072C" w:rsidRDefault="0007072C" w:rsidP="004A174A">
      <w:pPr>
        <w:pStyle w:val="Title"/>
        <w:rPr>
          <w:rFonts w:ascii="Arial" w:hAnsi="Arial" w:cs="Arial"/>
          <w:b/>
          <w:bCs/>
          <w:noProof/>
          <w:sz w:val="22"/>
          <w:szCs w:val="22"/>
        </w:rPr>
      </w:pPr>
    </w:p>
    <w:p w14:paraId="2245F188" w14:textId="77777777" w:rsidR="0007072C" w:rsidRDefault="0007072C" w:rsidP="004A174A">
      <w:pPr>
        <w:pStyle w:val="Title"/>
        <w:rPr>
          <w:rFonts w:ascii="Arial" w:hAnsi="Arial" w:cs="Arial"/>
          <w:b/>
          <w:bCs/>
          <w:noProof/>
          <w:sz w:val="22"/>
          <w:szCs w:val="22"/>
        </w:rPr>
      </w:pPr>
    </w:p>
    <w:p w14:paraId="704FB0DD" w14:textId="77777777" w:rsidR="0007072C" w:rsidRDefault="0007072C" w:rsidP="004A174A">
      <w:pPr>
        <w:pStyle w:val="Title"/>
        <w:rPr>
          <w:rFonts w:ascii="Arial" w:hAnsi="Arial" w:cs="Arial"/>
          <w:b/>
          <w:bCs/>
          <w:noProof/>
          <w:sz w:val="22"/>
          <w:szCs w:val="22"/>
        </w:rPr>
      </w:pPr>
    </w:p>
    <w:p w14:paraId="3C4112E9" w14:textId="77777777" w:rsidR="0007072C" w:rsidRDefault="0007072C" w:rsidP="004A174A">
      <w:pPr>
        <w:pStyle w:val="Title"/>
        <w:rPr>
          <w:rFonts w:ascii="Arial" w:hAnsi="Arial" w:cs="Arial"/>
          <w:b/>
          <w:bCs/>
          <w:noProof/>
          <w:sz w:val="22"/>
          <w:szCs w:val="22"/>
        </w:rPr>
      </w:pPr>
    </w:p>
    <w:p w14:paraId="277F3B9A" w14:textId="77777777" w:rsidR="0007072C" w:rsidRDefault="0007072C" w:rsidP="004A174A">
      <w:pPr>
        <w:pStyle w:val="Title"/>
        <w:rPr>
          <w:rFonts w:ascii="Arial" w:hAnsi="Arial" w:cs="Arial"/>
          <w:b/>
          <w:bCs/>
          <w:noProof/>
          <w:sz w:val="22"/>
          <w:szCs w:val="22"/>
        </w:rPr>
      </w:pPr>
    </w:p>
    <w:p w14:paraId="571E5D4F" w14:textId="77777777" w:rsidR="0007072C" w:rsidRDefault="0007072C" w:rsidP="004A174A">
      <w:pPr>
        <w:pStyle w:val="Title"/>
        <w:rPr>
          <w:rFonts w:ascii="Arial" w:hAnsi="Arial" w:cs="Arial"/>
          <w:b/>
          <w:bCs/>
          <w:noProof/>
          <w:sz w:val="22"/>
          <w:szCs w:val="22"/>
        </w:rPr>
      </w:pPr>
    </w:p>
    <w:p w14:paraId="42EE7BC9" w14:textId="77777777" w:rsidR="0007072C" w:rsidRDefault="00BC6904" w:rsidP="004A174A">
      <w:pPr>
        <w:pStyle w:val="Title"/>
        <w:tabs>
          <w:tab w:val="left" w:pos="5293"/>
        </w:tabs>
        <w:rPr>
          <w:rFonts w:ascii="Arial" w:hAnsi="Arial" w:cs="Arial"/>
          <w:b/>
          <w:bCs/>
          <w:noProof/>
          <w:sz w:val="22"/>
          <w:szCs w:val="22"/>
        </w:rPr>
      </w:pPr>
      <w:r>
        <w:rPr>
          <w:rFonts w:ascii="Arial" w:hAnsi="Arial" w:cs="Arial"/>
          <w:b/>
          <w:bCs/>
          <w:noProof/>
          <w:sz w:val="22"/>
          <w:szCs w:val="22"/>
        </w:rPr>
        <w:tab/>
      </w:r>
    </w:p>
    <w:p w14:paraId="520FB0ED" w14:textId="77777777" w:rsidR="0007072C" w:rsidRDefault="0007072C" w:rsidP="004A174A">
      <w:pPr>
        <w:pStyle w:val="Title"/>
        <w:rPr>
          <w:rFonts w:ascii="Arial" w:hAnsi="Arial" w:cs="Arial"/>
          <w:b/>
          <w:bCs/>
          <w:noProof/>
          <w:sz w:val="22"/>
          <w:szCs w:val="22"/>
        </w:rPr>
      </w:pPr>
    </w:p>
    <w:p w14:paraId="3F0344F2" w14:textId="77777777" w:rsidR="0007072C" w:rsidRDefault="0007072C" w:rsidP="004A174A">
      <w:pPr>
        <w:pStyle w:val="Title"/>
        <w:jc w:val="right"/>
        <w:rPr>
          <w:rFonts w:ascii="Arial" w:hAnsi="Arial" w:cs="Arial"/>
          <w:b/>
          <w:bCs/>
          <w:noProof/>
          <w:sz w:val="22"/>
          <w:szCs w:val="22"/>
        </w:rPr>
      </w:pPr>
    </w:p>
    <w:p w14:paraId="7B78D160" w14:textId="77777777" w:rsidR="00424974" w:rsidRDefault="00A15EE5">
      <w:pPr>
        <w:rPr>
          <w:rFonts w:eastAsiaTheme="majorEastAsia" w:cstheme="majorBidi"/>
          <w:b/>
          <w:color w:val="361E54"/>
          <w:sz w:val="28"/>
          <w:szCs w:val="26"/>
        </w:rPr>
      </w:pPr>
      <w:r w:rsidRPr="008918E8">
        <w:rPr>
          <w:noProof/>
        </w:rPr>
        <mc:AlternateContent>
          <mc:Choice Requires="wps">
            <w:drawing>
              <wp:anchor distT="0" distB="0" distL="114300" distR="114300" simplePos="0" relativeHeight="251666432" behindDoc="1" locked="0" layoutInCell="1" allowOverlap="1" wp14:anchorId="3C2694CD" wp14:editId="2F274E4C">
                <wp:simplePos x="0" y="0"/>
                <wp:positionH relativeFrom="margin">
                  <wp:align>right</wp:align>
                </wp:positionH>
                <wp:positionV relativeFrom="page">
                  <wp:posOffset>5647008</wp:posOffset>
                </wp:positionV>
                <wp:extent cx="5734800" cy="543600"/>
                <wp:effectExtent l="0" t="0" r="0" b="0"/>
                <wp:wrapTight wrapText="bothSides">
                  <wp:wrapPolygon edited="0">
                    <wp:start x="215" y="0"/>
                    <wp:lineTo x="215" y="20439"/>
                    <wp:lineTo x="21382" y="20439"/>
                    <wp:lineTo x="21382" y="0"/>
                    <wp:lineTo x="215" y="0"/>
                  </wp:wrapPolygon>
                </wp:wrapTight>
                <wp:docPr id="20" name="Text Box 20"/>
                <wp:cNvGraphicFramePr/>
                <a:graphic xmlns:a="http://schemas.openxmlformats.org/drawingml/2006/main">
                  <a:graphicData uri="http://schemas.microsoft.com/office/word/2010/wordprocessingShape">
                    <wps:wsp>
                      <wps:cNvSpPr txBox="1"/>
                      <wps:spPr>
                        <a:xfrm>
                          <a:off x="0" y="0"/>
                          <a:ext cx="5734800" cy="543600"/>
                        </a:xfrm>
                        <a:prstGeom prst="rect">
                          <a:avLst/>
                        </a:prstGeom>
                        <a:noFill/>
                        <a:ln w="6350">
                          <a:noFill/>
                        </a:ln>
                      </wps:spPr>
                      <wps:txbx>
                        <w:txbxContent>
                          <w:p w14:paraId="2D3B1742"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2694CD" id="Text Box 20" o:spid="_x0000_s1027" type="#_x0000_t202" style="position:absolute;margin-left:400.35pt;margin-top:444.65pt;width:451.55pt;height:42.8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tiGGA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" filled="f" stroked="f" strokeweight=".5pt">
                <v:textbox>
                  <w:txbxContent>
                    <w:p w14:paraId="2D3B1742"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8480" behindDoc="1" locked="0" layoutInCell="1" allowOverlap="1" wp14:anchorId="11F37A93" wp14:editId="44B21F63">
                <wp:simplePos x="0" y="0"/>
                <wp:positionH relativeFrom="margin">
                  <wp:posOffset>0</wp:posOffset>
                </wp:positionH>
                <wp:positionV relativeFrom="page">
                  <wp:posOffset>7245350</wp:posOffset>
                </wp:positionV>
                <wp:extent cx="2879725" cy="409575"/>
                <wp:effectExtent l="0" t="0" r="0" b="0"/>
                <wp:wrapTight wrapText="bothSides">
                  <wp:wrapPolygon edited="0">
                    <wp:start x="429" y="0"/>
                    <wp:lineTo x="429" y="20093"/>
                    <wp:lineTo x="21148" y="20093"/>
                    <wp:lineTo x="21148" y="0"/>
                    <wp:lineTo x="429" y="0"/>
                  </wp:wrapPolygon>
                </wp:wrapTight>
                <wp:docPr id="22" name="Text Box 22"/>
                <wp:cNvGraphicFramePr/>
                <a:graphic xmlns:a="http://schemas.openxmlformats.org/drawingml/2006/main">
                  <a:graphicData uri="http://schemas.microsoft.com/office/word/2010/wordprocessingShape">
                    <wps:wsp>
                      <wps:cNvSpPr txBox="1"/>
                      <wps:spPr>
                        <a:xfrm>
                          <a:off x="0" y="0"/>
                          <a:ext cx="2879725" cy="409575"/>
                        </a:xfrm>
                        <a:prstGeom prst="rect">
                          <a:avLst/>
                        </a:prstGeom>
                        <a:noFill/>
                        <a:ln w="6350">
                          <a:noFill/>
                        </a:ln>
                      </wps:spPr>
                      <wps:txbx>
                        <w:txbxContent>
                          <w:p w14:paraId="1C8136C2" w14:textId="0BAFE458"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DN</w:t>
                            </w:r>
                            <w:r w:rsidR="00B95CC4">
                              <w:rPr>
                                <w:rFonts w:cs="Arial"/>
                                <w:color w:val="FFFFFF" w:themeColor="background1"/>
                                <w:szCs w:val="40"/>
                              </w:rPr>
                              <w:t>774692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1F37A93" id="Text Box 22" o:spid="_x0000_s1028" type="#_x0000_t202" style="position:absolute;margin-left:0;margin-top:570.5pt;width:226.75pt;height:32.25pt;z-index:-25164800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" filled="f" stroked="f" strokeweight=".5pt">
                <v:textbox>
                  <w:txbxContent>
                    <w:p w14:paraId="1C8136C2" w14:textId="0BAFE458"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DN</w:t>
                      </w:r>
                      <w:r w:rsidR="00B95CC4">
                        <w:rPr>
                          <w:rFonts w:cs="Arial"/>
                          <w:color w:val="FFFFFF" w:themeColor="background1"/>
                          <w:szCs w:val="40"/>
                        </w:rPr>
                        <w:t>774692</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7456" behindDoc="1" locked="0" layoutInCell="1" allowOverlap="1" wp14:anchorId="006AE579" wp14:editId="1FF1F188">
                <wp:simplePos x="0" y="0"/>
                <wp:positionH relativeFrom="margin">
                  <wp:posOffset>0</wp:posOffset>
                </wp:positionH>
                <wp:positionV relativeFrom="margin">
                  <wp:posOffset>7000875</wp:posOffset>
                </wp:positionV>
                <wp:extent cx="3095625" cy="961390"/>
                <wp:effectExtent l="0" t="0" r="0" b="0"/>
                <wp:wrapTight wrapText="bothSides">
                  <wp:wrapPolygon edited="0">
                    <wp:start x="399" y="0"/>
                    <wp:lineTo x="399" y="20972"/>
                    <wp:lineTo x="21135" y="20972"/>
                    <wp:lineTo x="21135" y="0"/>
                    <wp:lineTo x="399" y="0"/>
                  </wp:wrapPolygon>
                </wp:wrapTight>
                <wp:docPr id="23" name="Text Box 23"/>
                <wp:cNvGraphicFramePr/>
                <a:graphic xmlns:a="http://schemas.openxmlformats.org/drawingml/2006/main">
                  <a:graphicData uri="http://schemas.microsoft.com/office/word/2010/wordprocessingShape">
                    <wps:wsp>
                      <wps:cNvSpPr txBox="1"/>
                      <wps:spPr>
                        <a:xfrm>
                          <a:off x="0" y="0"/>
                          <a:ext cx="3095625" cy="961390"/>
                        </a:xfrm>
                        <a:prstGeom prst="rect">
                          <a:avLst/>
                        </a:prstGeom>
                        <a:noFill/>
                        <a:ln w="6350">
                          <a:noFill/>
                        </a:ln>
                      </wps:spPr>
                      <wps:txbx>
                        <w:txbxContent>
                          <w:p w14:paraId="4012351A"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158BFCD7"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366F8824" w14:textId="504216BB"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B95CC4">
                              <w:rPr>
                                <w:color w:val="FFFFFF" w:themeColor="background1"/>
                              </w:rPr>
                              <w:t>03/06/2025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6AE579" id="Text Box 23" o:spid="_x0000_s1029" type="#_x0000_t202" style="position:absolute;margin-left:0;margin-top:551.25pt;width:243.75pt;height:75.7pt;z-index:-25164902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" filled="f" stroked="f" strokeweight=".5pt">
                <v:textbox>
                  <w:txbxContent>
                    <w:p w14:paraId="4012351A"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158BFCD7"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366F8824" w14:textId="504216BB"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B95CC4">
                        <w:rPr>
                          <w:color w:val="FFFFFF" w:themeColor="background1"/>
                        </w:rPr>
                        <w:t>03/06/2025</w:t>
                      </w:r>
                    </w:p>
                  </w:txbxContent>
                </v:textbox>
                <w10:wrap type="tight" anchorx="margin" anchory="margin"/>
              </v:shape>
            </w:pict>
          </mc:Fallback>
        </mc:AlternateContent>
      </w:r>
      <w:r w:rsidR="00424974">
        <w:br w:type="page"/>
      </w:r>
    </w:p>
    <w:p w14:paraId="65054B6E" w14:textId="77777777" w:rsidR="000323DC" w:rsidRPr="000323DC" w:rsidRDefault="000323DC" w:rsidP="004A174A">
      <w:pPr>
        <w:pStyle w:val="Heading2"/>
        <w:spacing w:before="0" w:line="240" w:lineRule="auto"/>
      </w:pPr>
      <w:r w:rsidRPr="000323DC">
        <w:lastRenderedPageBreak/>
        <w:t xml:space="preserve">Form of Tender </w:t>
      </w:r>
    </w:p>
    <w:p w14:paraId="172BA909" w14:textId="77777777" w:rsidR="000323DC" w:rsidRPr="000323DC" w:rsidRDefault="000323DC" w:rsidP="004A174A">
      <w:pPr>
        <w:spacing w:after="0" w:line="240" w:lineRule="auto"/>
        <w:ind w:right="248"/>
        <w:rPr>
          <w:rFonts w:eastAsia="Times New Roman"/>
          <w:bCs/>
          <w:iCs/>
          <w:sz w:val="22"/>
          <w:szCs w:val="22"/>
        </w:rPr>
      </w:pPr>
      <w:r w:rsidRPr="000323DC">
        <w:rPr>
          <w:rFonts w:eastAsia="Times New Roman"/>
          <w:bCs/>
          <w:iCs/>
          <w:sz w:val="22"/>
          <w:szCs w:val="22"/>
        </w:rPr>
        <w:t>Having examined the Invitation to Tender (and its accompanying documents) which I/We shall retain for the duration of the supply, and being satisfied as to my/our abilities and experience in all respects to satisfy the requirements of the conditions of the Invitation to Tender (and accompanying documents):</w:t>
      </w:r>
    </w:p>
    <w:p w14:paraId="01006B3B" w14:textId="77777777" w:rsidR="000323DC" w:rsidRPr="000323DC" w:rsidRDefault="000323DC" w:rsidP="004A174A">
      <w:pPr>
        <w:spacing w:after="0" w:line="240" w:lineRule="auto"/>
        <w:ind w:right="248"/>
        <w:rPr>
          <w:rFonts w:eastAsia="Times New Roman"/>
          <w:bCs/>
          <w:iCs/>
          <w:sz w:val="22"/>
          <w:szCs w:val="22"/>
        </w:rPr>
      </w:pPr>
    </w:p>
    <w:p w14:paraId="081E6950"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r w:rsidRPr="000323DC">
        <w:rPr>
          <w:rFonts w:eastAsia="Times New Roman"/>
          <w:bCs/>
          <w:iCs/>
          <w:sz w:val="22"/>
          <w:szCs w:val="22"/>
        </w:rPr>
        <w:t xml:space="preserve">1. </w:t>
      </w:r>
      <w:r w:rsidRPr="000323DC">
        <w:rPr>
          <w:rFonts w:eastAsia="Times New Roman"/>
          <w:bCs/>
          <w:iCs/>
          <w:sz w:val="22"/>
          <w:szCs w:val="22"/>
        </w:rPr>
        <w:tab/>
        <w:t>I/We do hereby offer to provide the goods/services/works (as applicable) as indicated and on the terms and conditions provided with the Invitation to Tender (and accompanying documents), to be formalised by a written contract.</w:t>
      </w:r>
    </w:p>
    <w:p w14:paraId="11BAE25B"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p>
    <w:p w14:paraId="498A7631"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2.  </w:t>
      </w:r>
      <w:r w:rsidRPr="000323DC">
        <w:rPr>
          <w:rFonts w:eastAsia="Calibri"/>
          <w:sz w:val="22"/>
          <w:szCs w:val="22"/>
        </w:rPr>
        <w:tab/>
        <w:t xml:space="preserve">I/We do hereby offer to provide the goods/services/works (as applicable) at the prices set out in this Tender. </w:t>
      </w:r>
    </w:p>
    <w:p w14:paraId="5FE50FAD"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3.</w:t>
      </w:r>
      <w:r w:rsidRPr="000323DC">
        <w:rPr>
          <w:rFonts w:eastAsia="Calibri"/>
          <w:sz w:val="22"/>
          <w:szCs w:val="22"/>
        </w:rPr>
        <w:tab/>
        <w:t xml:space="preserve">I/We undertake to perform any obligations required of me/us as referred to within the Invitation to Tender (and its accompanying documents). </w:t>
      </w:r>
    </w:p>
    <w:p w14:paraId="71974825" w14:textId="4438AFD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4.</w:t>
      </w:r>
      <w:r w:rsidRPr="000323DC">
        <w:rPr>
          <w:rFonts w:eastAsia="Calibri"/>
          <w:sz w:val="22"/>
          <w:szCs w:val="22"/>
        </w:rPr>
        <w:tab/>
        <w:t xml:space="preserve">I/We undertake that this offer shall remain valid and open for acceptance for a period </w:t>
      </w:r>
      <w:r w:rsidRPr="00B95CC4">
        <w:rPr>
          <w:rFonts w:eastAsia="Calibri"/>
          <w:sz w:val="22"/>
          <w:szCs w:val="22"/>
        </w:rPr>
        <w:t xml:space="preserve">of </w:t>
      </w:r>
      <w:r w:rsidR="00B95CC4" w:rsidRPr="00B95CC4">
        <w:rPr>
          <w:rFonts w:eastAsia="Calibri"/>
          <w:sz w:val="22"/>
          <w:szCs w:val="22"/>
        </w:rPr>
        <w:t>6</w:t>
      </w:r>
      <w:r w:rsidRPr="00B95CC4">
        <w:rPr>
          <w:rFonts w:eastAsia="Calibri"/>
          <w:sz w:val="22"/>
          <w:szCs w:val="22"/>
        </w:rPr>
        <w:t xml:space="preserve"> months from</w:t>
      </w:r>
      <w:r w:rsidRPr="000323DC">
        <w:rPr>
          <w:rFonts w:eastAsia="Calibri"/>
          <w:sz w:val="22"/>
          <w:szCs w:val="22"/>
        </w:rPr>
        <w:t xml:space="preserve"> the date of submission unless specifically withdrawn in writing. </w:t>
      </w:r>
    </w:p>
    <w:p w14:paraId="53B7ADA6"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5.</w:t>
      </w:r>
      <w:r w:rsidRPr="000323DC">
        <w:rPr>
          <w:rFonts w:eastAsia="Calibri"/>
          <w:sz w:val="22"/>
          <w:szCs w:val="22"/>
        </w:rPr>
        <w:tab/>
        <w:t>I/We confirm that if our Tender is accepted I/we will, if required, upon demand:</w:t>
      </w:r>
    </w:p>
    <w:p w14:paraId="488D9D09" w14:textId="77777777" w:rsidR="000323DC" w:rsidRPr="000323DC" w:rsidRDefault="000323DC" w:rsidP="004A174A">
      <w:pPr>
        <w:spacing w:after="200" w:line="240" w:lineRule="auto"/>
        <w:ind w:left="1440" w:right="248" w:hanging="1015"/>
        <w:rPr>
          <w:rFonts w:eastAsia="Calibri"/>
          <w:sz w:val="22"/>
          <w:szCs w:val="22"/>
        </w:rPr>
      </w:pPr>
      <w:r w:rsidRPr="000323DC">
        <w:rPr>
          <w:rFonts w:eastAsia="Calibri"/>
          <w:sz w:val="22"/>
          <w:szCs w:val="22"/>
        </w:rPr>
        <w:t>(a)</w:t>
      </w:r>
      <w:r w:rsidRPr="000323DC">
        <w:rPr>
          <w:rFonts w:eastAsia="Calibri"/>
          <w:sz w:val="22"/>
          <w:szCs w:val="22"/>
        </w:rPr>
        <w:tab/>
        <w:t xml:space="preserve">produce evidence that all relevant insurances, certificates and policies necessary to comply with the relevant legislation are held and </w:t>
      </w:r>
      <w:proofErr w:type="gramStart"/>
      <w:r w:rsidRPr="000323DC">
        <w:rPr>
          <w:rFonts w:eastAsia="Calibri"/>
          <w:sz w:val="22"/>
          <w:szCs w:val="22"/>
        </w:rPr>
        <w:t>valid;</w:t>
      </w:r>
      <w:proofErr w:type="gramEnd"/>
    </w:p>
    <w:p w14:paraId="7BCE330A" w14:textId="77777777" w:rsidR="000323DC" w:rsidRPr="000323DC" w:rsidRDefault="000323DC" w:rsidP="004A174A">
      <w:pPr>
        <w:spacing w:after="200" w:line="240" w:lineRule="auto"/>
        <w:ind w:left="425" w:right="248"/>
        <w:rPr>
          <w:rFonts w:eastAsia="Calibri"/>
          <w:sz w:val="22"/>
          <w:szCs w:val="22"/>
        </w:rPr>
      </w:pPr>
      <w:r w:rsidRPr="000323DC">
        <w:rPr>
          <w:rFonts w:eastAsia="Calibri"/>
          <w:sz w:val="22"/>
          <w:szCs w:val="22"/>
        </w:rPr>
        <w:t xml:space="preserve">(b) </w:t>
      </w:r>
      <w:r w:rsidRPr="000323DC">
        <w:rPr>
          <w:rFonts w:eastAsia="Calibri"/>
          <w:sz w:val="22"/>
          <w:szCs w:val="22"/>
        </w:rPr>
        <w:tab/>
        <w:t xml:space="preserve">sign a formal contract document if </w:t>
      </w:r>
      <w:proofErr w:type="gramStart"/>
      <w:r w:rsidRPr="000323DC">
        <w:rPr>
          <w:rFonts w:eastAsia="Calibri"/>
          <w:sz w:val="22"/>
          <w:szCs w:val="22"/>
        </w:rPr>
        <w:t>required;</w:t>
      </w:r>
      <w:proofErr w:type="gramEnd"/>
    </w:p>
    <w:p w14:paraId="3088FF7E"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6. </w:t>
      </w:r>
      <w:r w:rsidRPr="000323DC">
        <w:rPr>
          <w:rFonts w:eastAsia="Calibri"/>
          <w:sz w:val="22"/>
          <w:szCs w:val="22"/>
        </w:rPr>
        <w:tab/>
        <w:t xml:space="preserve">I/We understand and agree that our Tender represents an </w:t>
      </w:r>
      <w:proofErr w:type="gramStart"/>
      <w:r w:rsidRPr="000323DC">
        <w:rPr>
          <w:rFonts w:eastAsia="Calibri"/>
          <w:sz w:val="22"/>
          <w:szCs w:val="22"/>
        </w:rPr>
        <w:t>offer</w:t>
      </w:r>
      <w:proofErr w:type="gramEnd"/>
      <w:r w:rsidRPr="000323DC">
        <w:rPr>
          <w:rFonts w:eastAsia="Calibri"/>
          <w:sz w:val="22"/>
          <w:szCs w:val="22"/>
        </w:rPr>
        <w:t xml:space="preserve"> and the Council will accept that offer subject to me/us signing and returning a formal written contract. </w:t>
      </w:r>
    </w:p>
    <w:p w14:paraId="12BE5E2A" w14:textId="77777777" w:rsidR="000323DC" w:rsidRDefault="000323DC" w:rsidP="004A174A">
      <w:pPr>
        <w:spacing w:after="0" w:line="240" w:lineRule="auto"/>
        <w:ind w:left="425" w:right="248" w:hanging="425"/>
        <w:rPr>
          <w:rFonts w:eastAsia="Calibri"/>
          <w:sz w:val="22"/>
          <w:szCs w:val="22"/>
        </w:rPr>
      </w:pPr>
      <w:r w:rsidRPr="000323DC">
        <w:rPr>
          <w:rFonts w:eastAsia="Calibri"/>
          <w:sz w:val="22"/>
          <w:szCs w:val="22"/>
        </w:rPr>
        <w:t>7.</w:t>
      </w:r>
      <w:r w:rsidRPr="000323DC">
        <w:rPr>
          <w:rFonts w:eastAsia="Calibri"/>
          <w:sz w:val="22"/>
          <w:szCs w:val="22"/>
        </w:rPr>
        <w:tab/>
        <w:t>I/We understand that the Council is not bound to accept the lowest or any Tender it may receive.</w:t>
      </w:r>
    </w:p>
    <w:p w14:paraId="2C2F3F7C" w14:textId="77777777" w:rsidR="000323DC" w:rsidRPr="000323DC" w:rsidRDefault="000323DC" w:rsidP="004A174A">
      <w:pPr>
        <w:pStyle w:val="Heading2"/>
        <w:spacing w:before="240" w:line="240" w:lineRule="auto"/>
      </w:pPr>
      <w:r w:rsidRPr="000323DC">
        <w:t>Anti-Collusion Certificate</w:t>
      </w:r>
    </w:p>
    <w:p w14:paraId="2BA343CD"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8.</w:t>
      </w:r>
      <w:r w:rsidRPr="000323DC">
        <w:rPr>
          <w:rFonts w:eastAsia="Calibri"/>
          <w:sz w:val="22"/>
          <w:szCs w:val="22"/>
        </w:rPr>
        <w:tab/>
        <w:t>I/We undertake that the amount of this Tender has not been calculated by agreement or arrangement with any third Person and has not and will not be communicated to any Person, other than on an ‘in confidence’ basis to those with whom I/we must consult for the purpose of preparing this Tender, until after the closing date and time for submission of Tenders.</w:t>
      </w:r>
    </w:p>
    <w:p w14:paraId="316CDB73" w14:textId="77777777" w:rsidR="000323DC" w:rsidRPr="000323DC" w:rsidRDefault="000323DC" w:rsidP="004A174A">
      <w:pPr>
        <w:spacing w:after="180" w:line="240" w:lineRule="auto"/>
        <w:ind w:left="426" w:right="248" w:hanging="426"/>
        <w:rPr>
          <w:rFonts w:eastAsia="Calibri"/>
          <w:sz w:val="22"/>
          <w:szCs w:val="22"/>
        </w:rPr>
      </w:pPr>
      <w:r w:rsidRPr="000323DC">
        <w:rPr>
          <w:rFonts w:eastAsia="Calibri"/>
          <w:sz w:val="22"/>
          <w:szCs w:val="22"/>
        </w:rPr>
        <w:t xml:space="preserve">9.  </w:t>
      </w:r>
      <w:r w:rsidRPr="000323DC">
        <w:rPr>
          <w:rFonts w:eastAsia="Calibri"/>
          <w:sz w:val="22"/>
          <w:szCs w:val="22"/>
        </w:rPr>
        <w:tab/>
        <w:t>I/We certify that this is a bona fide Tender and that I/we have not and will not:</w:t>
      </w:r>
    </w:p>
    <w:p w14:paraId="382BABA9"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(a)</w:t>
      </w:r>
      <w:r w:rsidRPr="000323DC">
        <w:rPr>
          <w:rFonts w:eastAsia="Calibri"/>
          <w:sz w:val="22"/>
          <w:szCs w:val="22"/>
        </w:rPr>
        <w:tab/>
        <w:t xml:space="preserve">enter into any Agreement with any other Person with the aim of preventing Tenders being made or as to the amount of any Tender or the conditions on which any Tender is </w:t>
      </w:r>
      <w:proofErr w:type="gramStart"/>
      <w:r w:rsidRPr="000323DC">
        <w:rPr>
          <w:rFonts w:eastAsia="Calibri"/>
          <w:sz w:val="22"/>
          <w:szCs w:val="22"/>
        </w:rPr>
        <w:t>made;</w:t>
      </w:r>
      <w:proofErr w:type="gramEnd"/>
    </w:p>
    <w:p w14:paraId="7E6546E9"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(b)</w:t>
      </w:r>
      <w:r w:rsidRPr="000323DC">
        <w:rPr>
          <w:rFonts w:eastAsia="Calibri"/>
          <w:sz w:val="22"/>
          <w:szCs w:val="22"/>
        </w:rPr>
        <w:tab/>
        <w:t xml:space="preserve">inform any Person other than the Council or those referred to </w:t>
      </w:r>
      <w:proofErr w:type="spellStart"/>
      <w:r w:rsidRPr="000323DC">
        <w:rPr>
          <w:rFonts w:eastAsia="Calibri"/>
          <w:sz w:val="22"/>
          <w:szCs w:val="22"/>
        </w:rPr>
        <w:t>at</w:t>
      </w:r>
      <w:proofErr w:type="spellEnd"/>
      <w:r w:rsidRPr="000323DC">
        <w:rPr>
          <w:rFonts w:eastAsia="Calibri"/>
          <w:sz w:val="22"/>
          <w:szCs w:val="22"/>
        </w:rPr>
        <w:t xml:space="preserve"> paragraph 8 of the amount or appropriate amount of the Tender, or any confidential information in relation to the Tender.  </w:t>
      </w:r>
    </w:p>
    <w:p w14:paraId="0E5E54A7"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(c)</w:t>
      </w:r>
      <w:r w:rsidRPr="000323DC">
        <w:rPr>
          <w:rFonts w:eastAsia="Calibri"/>
          <w:sz w:val="22"/>
          <w:szCs w:val="22"/>
        </w:rPr>
        <w:tab/>
        <w:t xml:space="preserve">cause or induce any Person to enter into such an Agreement as is mentioned in paragraph (a) above or to inform me/us of the amount or appropriate amount of any rival </w:t>
      </w:r>
      <w:proofErr w:type="gramStart"/>
      <w:r w:rsidRPr="000323DC">
        <w:rPr>
          <w:rFonts w:eastAsia="Calibri"/>
          <w:sz w:val="22"/>
          <w:szCs w:val="22"/>
        </w:rPr>
        <w:t>Tender;</w:t>
      </w:r>
      <w:proofErr w:type="gramEnd"/>
    </w:p>
    <w:p w14:paraId="53E255D2"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lastRenderedPageBreak/>
        <w:t>(d)</w:t>
      </w:r>
      <w:r w:rsidRPr="000323DC">
        <w:rPr>
          <w:rFonts w:eastAsia="Calibri"/>
          <w:sz w:val="22"/>
          <w:szCs w:val="22"/>
        </w:rPr>
        <w:tab/>
        <w:t xml:space="preserve">offer to give or give any sum of money, inducement or valuable consideration, directly or indirectly, to any Person having direct connection with this Tender process for doing or having done or causing or having caused to be done any act or omission in relation to any other proposed Quote or </w:t>
      </w:r>
      <w:proofErr w:type="gramStart"/>
      <w:r w:rsidRPr="000323DC">
        <w:rPr>
          <w:rFonts w:eastAsia="Calibri"/>
          <w:sz w:val="22"/>
          <w:szCs w:val="22"/>
        </w:rPr>
        <w:t>Tender;</w:t>
      </w:r>
      <w:proofErr w:type="gramEnd"/>
    </w:p>
    <w:p w14:paraId="2D033A3F"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(e)</w:t>
      </w:r>
      <w:r w:rsidRPr="000323DC">
        <w:rPr>
          <w:rFonts w:eastAsia="Calibri"/>
          <w:sz w:val="22"/>
          <w:szCs w:val="22"/>
        </w:rPr>
        <w:tab/>
        <w:t>offer or give any sum of money or valuable consideration directly or indirectly to any Person for doing or having done or causing or having caused to be done in relation to any other Tender or proposed Tender any act or thing of the sort described in (a), (b) or (c).</w:t>
      </w:r>
    </w:p>
    <w:p w14:paraId="6FDE5E5F" w14:textId="77777777" w:rsidR="000323DC" w:rsidRPr="000323DC" w:rsidRDefault="000323DC" w:rsidP="004A174A">
      <w:pPr>
        <w:tabs>
          <w:tab w:val="left" w:pos="426"/>
        </w:tabs>
        <w:spacing w:after="200" w:line="240" w:lineRule="auto"/>
        <w:ind w:right="248"/>
        <w:rPr>
          <w:rFonts w:eastAsia="Calibri"/>
          <w:sz w:val="22"/>
          <w:szCs w:val="22"/>
        </w:rPr>
      </w:pPr>
      <w:r w:rsidRPr="000323DC">
        <w:rPr>
          <w:rFonts w:eastAsia="Calibri"/>
          <w:sz w:val="22"/>
          <w:szCs w:val="22"/>
        </w:rPr>
        <w:t>10.</w:t>
      </w:r>
      <w:r w:rsidRPr="000323DC">
        <w:rPr>
          <w:rFonts w:eastAsia="Calibri"/>
          <w:sz w:val="22"/>
          <w:szCs w:val="22"/>
        </w:rPr>
        <w:tab/>
      </w:r>
      <w:r w:rsidRPr="000323DC">
        <w:rPr>
          <w:rFonts w:eastAsia="Calibri"/>
          <w:sz w:val="22"/>
          <w:szCs w:val="22"/>
        </w:rPr>
        <w:tab/>
        <w:t>In this document:</w:t>
      </w:r>
    </w:p>
    <w:p w14:paraId="40D75A66" w14:textId="77777777" w:rsidR="000323DC" w:rsidRPr="000323DC" w:rsidRDefault="000323DC" w:rsidP="004A174A">
      <w:pPr>
        <w:numPr>
          <w:ilvl w:val="0"/>
          <w:numId w:val="26"/>
        </w:numPr>
        <w:spacing w:after="0" w:line="240" w:lineRule="auto"/>
        <w:ind w:right="248"/>
        <w:contextualSpacing/>
        <w:rPr>
          <w:rFonts w:eastAsia="Calibri"/>
          <w:sz w:val="22"/>
          <w:szCs w:val="22"/>
        </w:rPr>
      </w:pPr>
      <w:r w:rsidRPr="000323DC">
        <w:rPr>
          <w:rFonts w:eastAsia="Calibri"/>
          <w:sz w:val="22"/>
          <w:szCs w:val="22"/>
        </w:rPr>
        <w:tab/>
        <w:t>“Person” includes any individual, body or organisation; and</w:t>
      </w:r>
    </w:p>
    <w:p w14:paraId="20B3C682" w14:textId="77777777" w:rsidR="000323DC" w:rsidRPr="000323DC" w:rsidRDefault="000323DC" w:rsidP="004A174A">
      <w:pPr>
        <w:spacing w:after="0" w:line="240" w:lineRule="auto"/>
        <w:ind w:left="1080" w:right="248"/>
        <w:contextualSpacing/>
        <w:rPr>
          <w:rFonts w:eastAsia="Calibri"/>
          <w:sz w:val="22"/>
          <w:szCs w:val="22"/>
        </w:rPr>
      </w:pPr>
    </w:p>
    <w:p w14:paraId="2BD33FB2" w14:textId="77777777" w:rsidR="000323DC" w:rsidRPr="000323DC" w:rsidRDefault="000323DC" w:rsidP="004A174A">
      <w:pPr>
        <w:numPr>
          <w:ilvl w:val="0"/>
          <w:numId w:val="26"/>
        </w:numPr>
        <w:tabs>
          <w:tab w:val="left" w:pos="1418"/>
        </w:tabs>
        <w:spacing w:after="200" w:line="240" w:lineRule="auto"/>
        <w:ind w:left="1418" w:right="248" w:hanging="709"/>
        <w:contextualSpacing/>
        <w:rPr>
          <w:rFonts w:eastAsia="Calibri"/>
          <w:sz w:val="22"/>
          <w:szCs w:val="22"/>
        </w:rPr>
      </w:pPr>
      <w:r w:rsidRPr="000323DC">
        <w:rPr>
          <w:rFonts w:eastAsia="Calibri"/>
          <w:sz w:val="22"/>
          <w:szCs w:val="22"/>
        </w:rPr>
        <w:t xml:space="preserve">“Agreement” includes any such transaction, formal or informal and </w:t>
      </w:r>
      <w:r w:rsidRPr="000323DC">
        <w:rPr>
          <w:rFonts w:eastAsia="Calibri"/>
          <w:sz w:val="22"/>
          <w:szCs w:val="22"/>
        </w:rPr>
        <w:tab/>
      </w:r>
      <w:r w:rsidRPr="000323DC">
        <w:rPr>
          <w:rFonts w:eastAsia="Calibri"/>
          <w:sz w:val="22"/>
          <w:szCs w:val="22"/>
        </w:rPr>
        <w:tab/>
      </w:r>
      <w:r w:rsidRPr="000323DC">
        <w:rPr>
          <w:rFonts w:eastAsia="Calibri"/>
          <w:sz w:val="22"/>
          <w:szCs w:val="22"/>
        </w:rPr>
        <w:tab/>
        <w:t>whether legally binding or not.</w:t>
      </w:r>
    </w:p>
    <w:p w14:paraId="623F5AAA" w14:textId="77777777" w:rsidR="000323DC" w:rsidRPr="000323DC" w:rsidRDefault="000323DC" w:rsidP="004A174A">
      <w:pPr>
        <w:spacing w:after="200" w:line="240" w:lineRule="auto"/>
        <w:ind w:left="720"/>
        <w:contextualSpacing/>
        <w:rPr>
          <w:rFonts w:eastAsia="Calibri"/>
          <w:sz w:val="22"/>
          <w:szCs w:val="22"/>
        </w:rPr>
      </w:pPr>
    </w:p>
    <w:p w14:paraId="33862525" w14:textId="77777777" w:rsidR="000323DC" w:rsidRDefault="000323DC" w:rsidP="004A174A">
      <w:pPr>
        <w:numPr>
          <w:ilvl w:val="0"/>
          <w:numId w:val="26"/>
        </w:numPr>
        <w:tabs>
          <w:tab w:val="left" w:pos="1418"/>
        </w:tabs>
        <w:spacing w:after="200" w:line="240" w:lineRule="auto"/>
        <w:ind w:left="1418" w:right="248" w:hanging="698"/>
        <w:contextualSpacing/>
        <w:rPr>
          <w:rFonts w:eastAsia="Calibri"/>
          <w:sz w:val="22"/>
          <w:szCs w:val="22"/>
        </w:rPr>
      </w:pPr>
      <w:r w:rsidRPr="000323DC">
        <w:rPr>
          <w:rFonts w:eastAsia="Calibri"/>
          <w:sz w:val="22"/>
          <w:szCs w:val="22"/>
        </w:rPr>
        <w:t>“Tender” means the potential supplier’s completed tender documents comprising of all documents submitted as part of the bidder’s response.</w:t>
      </w:r>
    </w:p>
    <w:p w14:paraId="3C4BB9CF" w14:textId="77777777" w:rsidR="00205FA0" w:rsidRDefault="00205FA0" w:rsidP="004A174A">
      <w:pPr>
        <w:spacing w:after="0" w:line="240" w:lineRule="auto"/>
        <w:ind w:left="720" w:right="248" w:hanging="720"/>
        <w:rPr>
          <w:rFonts w:eastAsia="Calibri"/>
          <w:sz w:val="22"/>
          <w:szCs w:val="22"/>
        </w:rPr>
      </w:pPr>
    </w:p>
    <w:p w14:paraId="40240AF9" w14:textId="77777777" w:rsidR="000323DC" w:rsidRPr="000323DC" w:rsidRDefault="00205FA0" w:rsidP="004A174A">
      <w:pPr>
        <w:spacing w:after="0" w:line="240" w:lineRule="auto"/>
        <w:ind w:left="720" w:right="248" w:hanging="720"/>
        <w:rPr>
          <w:rFonts w:eastAsia="Calibri"/>
          <w:sz w:val="22"/>
          <w:szCs w:val="22"/>
        </w:rPr>
      </w:pPr>
      <w:r>
        <w:rPr>
          <w:rFonts w:eastAsia="Calibri"/>
          <w:sz w:val="22"/>
          <w:szCs w:val="22"/>
        </w:rPr>
        <w:t>11.</w:t>
      </w:r>
      <w:r>
        <w:rPr>
          <w:rFonts w:eastAsia="Calibri"/>
          <w:sz w:val="22"/>
          <w:szCs w:val="22"/>
        </w:rPr>
        <w:tab/>
      </w:r>
      <w:r w:rsidR="000323DC" w:rsidRPr="000323DC">
        <w:rPr>
          <w:rFonts w:eastAsia="Calibri"/>
          <w:sz w:val="22"/>
          <w:szCs w:val="22"/>
        </w:rPr>
        <w:t>I/We agree that the terms of the above declaration will form part of any contract with you resulting from the acceptance of my/our Tender and that if we are in breach of this anti-collusion requirement the Council will terminate the contract forthwith and will be entitled to recover on demand all costs, expenses, losses and legal fees arising from such termination including all costs incurred in re-quoting the contract.</w:t>
      </w:r>
    </w:p>
    <w:p w14:paraId="41C5C4F4" w14:textId="77777777" w:rsidR="000323DC" w:rsidRPr="000323DC" w:rsidRDefault="000323DC" w:rsidP="004A174A">
      <w:pPr>
        <w:spacing w:after="0" w:line="240" w:lineRule="auto"/>
        <w:ind w:left="720" w:right="248" w:hanging="720"/>
        <w:rPr>
          <w:rFonts w:eastAsia="Calibri"/>
          <w:sz w:val="22"/>
          <w:szCs w:val="22"/>
        </w:rPr>
      </w:pPr>
    </w:p>
    <w:tbl>
      <w:tblPr>
        <w:tblStyle w:val="TableGrid1"/>
        <w:tblW w:w="0" w:type="auto"/>
        <w:tblLook w:val="04A0" w:firstRow="1" w:lastRow="0" w:firstColumn="1" w:lastColumn="0" w:noHBand="0" w:noVBand="1"/>
      </w:tblPr>
      <w:tblGrid>
        <w:gridCol w:w="2306"/>
        <w:gridCol w:w="6710"/>
      </w:tblGrid>
      <w:tr w:rsidR="000323DC" w:rsidRPr="000323DC" w14:paraId="33B58743" w14:textId="77777777" w:rsidTr="009E02E2">
        <w:trPr>
          <w:trHeight w:val="520"/>
        </w:trPr>
        <w:tc>
          <w:tcPr>
            <w:tcW w:w="9736" w:type="dxa"/>
            <w:gridSpan w:val="2"/>
            <w:vAlign w:val="center"/>
          </w:tcPr>
          <w:p w14:paraId="5B219DF4"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Dated this            day of                         20</w:t>
            </w:r>
          </w:p>
        </w:tc>
      </w:tr>
      <w:tr w:rsidR="000323DC" w:rsidRPr="000323DC" w14:paraId="74044A88" w14:textId="77777777" w:rsidTr="009E02E2">
        <w:trPr>
          <w:trHeight w:val="680"/>
        </w:trPr>
        <w:tc>
          <w:tcPr>
            <w:tcW w:w="2405" w:type="dxa"/>
            <w:vAlign w:val="center"/>
          </w:tcPr>
          <w:p w14:paraId="5612E536"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Full Individual Name:</w:t>
            </w:r>
          </w:p>
        </w:tc>
        <w:tc>
          <w:tcPr>
            <w:tcW w:w="7331" w:type="dxa"/>
            <w:vAlign w:val="center"/>
          </w:tcPr>
          <w:p w14:paraId="2DF03A96" w14:textId="77777777" w:rsidR="000323DC" w:rsidRPr="000323DC" w:rsidRDefault="000323DC" w:rsidP="004A174A">
            <w:pPr>
              <w:rPr>
                <w:rFonts w:ascii="Arial" w:eastAsia="Times New Roman" w:hAnsi="Arial" w:cs="Arial"/>
                <w:bCs/>
                <w:iCs/>
              </w:rPr>
            </w:pPr>
          </w:p>
        </w:tc>
      </w:tr>
      <w:tr w:rsidR="000323DC" w:rsidRPr="000323DC" w14:paraId="16AF47E8" w14:textId="77777777" w:rsidTr="009E02E2">
        <w:trPr>
          <w:trHeight w:val="690"/>
        </w:trPr>
        <w:tc>
          <w:tcPr>
            <w:tcW w:w="2405" w:type="dxa"/>
            <w:vAlign w:val="center"/>
          </w:tcPr>
          <w:p w14:paraId="63AC2C87"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Company Name:</w:t>
            </w:r>
          </w:p>
        </w:tc>
        <w:tc>
          <w:tcPr>
            <w:tcW w:w="7331" w:type="dxa"/>
            <w:vAlign w:val="center"/>
          </w:tcPr>
          <w:p w14:paraId="5F353140" w14:textId="77777777" w:rsidR="000323DC" w:rsidRPr="000323DC" w:rsidRDefault="000323DC" w:rsidP="004A174A">
            <w:pPr>
              <w:rPr>
                <w:rFonts w:ascii="Arial" w:eastAsia="Times New Roman" w:hAnsi="Arial" w:cs="Arial"/>
                <w:bCs/>
                <w:iCs/>
              </w:rPr>
            </w:pPr>
          </w:p>
        </w:tc>
      </w:tr>
      <w:tr w:rsidR="000323DC" w:rsidRPr="000323DC" w14:paraId="211D749D" w14:textId="77777777" w:rsidTr="00F43AAF">
        <w:trPr>
          <w:trHeight w:val="1263"/>
        </w:trPr>
        <w:tc>
          <w:tcPr>
            <w:tcW w:w="2405" w:type="dxa"/>
            <w:vAlign w:val="center"/>
          </w:tcPr>
          <w:p w14:paraId="5D665916"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Address:</w:t>
            </w:r>
          </w:p>
        </w:tc>
        <w:tc>
          <w:tcPr>
            <w:tcW w:w="7331" w:type="dxa"/>
            <w:vAlign w:val="center"/>
          </w:tcPr>
          <w:p w14:paraId="3A74779C" w14:textId="77777777" w:rsidR="000323DC" w:rsidRPr="000323DC" w:rsidRDefault="000323DC" w:rsidP="004A174A">
            <w:pPr>
              <w:rPr>
                <w:rFonts w:ascii="Arial" w:eastAsia="Times New Roman" w:hAnsi="Arial" w:cs="Arial"/>
                <w:bCs/>
                <w:iCs/>
              </w:rPr>
            </w:pPr>
          </w:p>
        </w:tc>
      </w:tr>
      <w:tr w:rsidR="000323DC" w:rsidRPr="000323DC" w14:paraId="56F41CBA" w14:textId="77777777" w:rsidTr="00F43AAF">
        <w:trPr>
          <w:trHeight w:val="1409"/>
        </w:trPr>
        <w:tc>
          <w:tcPr>
            <w:tcW w:w="2405" w:type="dxa"/>
            <w:vAlign w:val="center"/>
          </w:tcPr>
          <w:p w14:paraId="020F75D1"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Authorised Signature:</w:t>
            </w:r>
          </w:p>
        </w:tc>
        <w:tc>
          <w:tcPr>
            <w:tcW w:w="7331" w:type="dxa"/>
            <w:vAlign w:val="center"/>
          </w:tcPr>
          <w:p w14:paraId="2627910B" w14:textId="77777777" w:rsidR="000323DC" w:rsidRPr="000323DC" w:rsidRDefault="000323DC" w:rsidP="004A174A">
            <w:pPr>
              <w:rPr>
                <w:rFonts w:ascii="Arial" w:eastAsia="Times New Roman" w:hAnsi="Arial" w:cs="Arial"/>
                <w:bCs/>
                <w:iCs/>
              </w:rPr>
            </w:pPr>
          </w:p>
        </w:tc>
      </w:tr>
      <w:tr w:rsidR="000323DC" w:rsidRPr="000323DC" w14:paraId="41B4ECB2" w14:textId="77777777" w:rsidTr="009E02E2">
        <w:trPr>
          <w:trHeight w:val="712"/>
        </w:trPr>
        <w:tc>
          <w:tcPr>
            <w:tcW w:w="2405" w:type="dxa"/>
            <w:vAlign w:val="center"/>
          </w:tcPr>
          <w:p w14:paraId="6DFEF238"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Position (Job Title):</w:t>
            </w:r>
          </w:p>
        </w:tc>
        <w:tc>
          <w:tcPr>
            <w:tcW w:w="7331" w:type="dxa"/>
            <w:vAlign w:val="center"/>
          </w:tcPr>
          <w:p w14:paraId="689F48B3" w14:textId="77777777" w:rsidR="000323DC" w:rsidRPr="000323DC" w:rsidRDefault="000323DC" w:rsidP="004A174A">
            <w:pPr>
              <w:rPr>
                <w:rFonts w:ascii="Arial" w:eastAsia="Times New Roman" w:hAnsi="Arial" w:cs="Arial"/>
                <w:bCs/>
                <w:iCs/>
              </w:rPr>
            </w:pPr>
          </w:p>
        </w:tc>
      </w:tr>
    </w:tbl>
    <w:p w14:paraId="54E93132" w14:textId="77777777" w:rsidR="000323DC" w:rsidRPr="000323DC" w:rsidRDefault="000323DC" w:rsidP="004A174A">
      <w:pPr>
        <w:spacing w:after="0" w:line="240" w:lineRule="auto"/>
        <w:jc w:val="both"/>
        <w:rPr>
          <w:rFonts w:eastAsia="Times New Roman"/>
          <w:bCs/>
          <w:iCs/>
          <w:sz w:val="22"/>
          <w:szCs w:val="22"/>
        </w:rPr>
      </w:pPr>
    </w:p>
    <w:p w14:paraId="11111E6A" w14:textId="77777777" w:rsidR="00F43AAF" w:rsidRDefault="00F43AAF" w:rsidP="004A174A">
      <w:pPr>
        <w:spacing w:line="240" w:lineRule="auto"/>
        <w:rPr>
          <w:rFonts w:eastAsia="Calibri"/>
          <w:b/>
          <w:bCs/>
          <w:i/>
          <w:iCs/>
          <w:sz w:val="22"/>
          <w:szCs w:val="22"/>
        </w:rPr>
      </w:pPr>
    </w:p>
    <w:p w14:paraId="58C8746A" w14:textId="77777777" w:rsidR="00844DA5" w:rsidRDefault="00844DA5">
      <w:pPr>
        <w:rPr>
          <w:rFonts w:eastAsia="Calibri"/>
          <w:b/>
          <w:sz w:val="22"/>
          <w:szCs w:val="22"/>
        </w:rPr>
      </w:pPr>
      <w:r>
        <w:rPr>
          <w:rFonts w:eastAsia="Calibri"/>
          <w:b/>
          <w:sz w:val="22"/>
          <w:szCs w:val="22"/>
        </w:rPr>
        <w:br w:type="page"/>
      </w:r>
    </w:p>
    <w:p w14:paraId="1D26F148" w14:textId="77777777" w:rsidR="000323DC" w:rsidRPr="000323DC" w:rsidRDefault="000323DC" w:rsidP="004A174A">
      <w:pPr>
        <w:spacing w:line="240" w:lineRule="auto"/>
        <w:rPr>
          <w:rFonts w:eastAsia="Calibri"/>
          <w:b/>
          <w:sz w:val="22"/>
          <w:szCs w:val="22"/>
        </w:rPr>
      </w:pPr>
      <w:r w:rsidRPr="000323DC">
        <w:rPr>
          <w:rFonts w:eastAsia="Calibri"/>
          <w:b/>
          <w:sz w:val="22"/>
          <w:szCs w:val="22"/>
        </w:rPr>
        <w:lastRenderedPageBreak/>
        <w:t>BY ELECTRONICALLY SUBMITTING YOUR BID YOU ARE CONFIRMING THAT:</w:t>
      </w:r>
    </w:p>
    <w:p w14:paraId="7A032AC6" w14:textId="77777777" w:rsidR="000323DC" w:rsidRPr="000323DC" w:rsidRDefault="000323DC" w:rsidP="004A174A">
      <w:pPr>
        <w:spacing w:after="0" w:line="240" w:lineRule="auto"/>
        <w:jc w:val="center"/>
        <w:rPr>
          <w:rFonts w:eastAsia="Calibri"/>
          <w:b/>
          <w:sz w:val="22"/>
          <w:szCs w:val="22"/>
        </w:rPr>
      </w:pPr>
    </w:p>
    <w:tbl>
      <w:tblPr>
        <w:tblStyle w:val="TableGrid1"/>
        <w:tblW w:w="9923" w:type="dxa"/>
        <w:jc w:val="center"/>
        <w:tblLook w:val="04A0" w:firstRow="1" w:lastRow="0" w:firstColumn="1" w:lastColumn="0" w:noHBand="0" w:noVBand="1"/>
      </w:tblPr>
      <w:tblGrid>
        <w:gridCol w:w="9923"/>
      </w:tblGrid>
      <w:tr w:rsidR="000323DC" w:rsidRPr="000323DC" w14:paraId="69402782" w14:textId="77777777" w:rsidTr="009E02E2">
        <w:trPr>
          <w:trHeight w:val="2317"/>
          <w:jc w:val="center"/>
        </w:trPr>
        <w:tc>
          <w:tcPr>
            <w:tcW w:w="9923" w:type="dxa"/>
          </w:tcPr>
          <w:p w14:paraId="668CE30A" w14:textId="77777777" w:rsidR="000323DC" w:rsidRPr="000323DC" w:rsidRDefault="000323DC" w:rsidP="004A174A">
            <w:pPr>
              <w:ind w:left="734"/>
              <w:rPr>
                <w:rFonts w:ascii="Arial" w:eastAsia="Calibri" w:hAnsi="Arial" w:cs="Arial"/>
              </w:rPr>
            </w:pPr>
          </w:p>
          <w:p w14:paraId="45EEF33D"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 xml:space="preserve">You are the </w:t>
            </w:r>
            <w:proofErr w:type="gramStart"/>
            <w:r w:rsidRPr="000323DC">
              <w:rPr>
                <w:rFonts w:ascii="Arial" w:eastAsia="Calibri" w:hAnsi="Arial" w:cs="Arial"/>
              </w:rPr>
              <w:t>applicant</w:t>
            </w:r>
            <w:proofErr w:type="gramEnd"/>
            <w:r w:rsidRPr="000323DC">
              <w:rPr>
                <w:rFonts w:ascii="Arial" w:eastAsia="Calibri" w:hAnsi="Arial" w:cs="Arial"/>
              </w:rPr>
              <w:t xml:space="preserve"> or a person duly authorised by the organisation to sign on its behalf; and,</w:t>
            </w:r>
          </w:p>
          <w:p w14:paraId="7AF6479E" w14:textId="77777777" w:rsidR="000323DC" w:rsidRPr="000323DC" w:rsidRDefault="000323DC" w:rsidP="004A174A">
            <w:pPr>
              <w:ind w:left="734"/>
              <w:rPr>
                <w:rFonts w:ascii="Arial" w:eastAsia="Calibri" w:hAnsi="Arial" w:cs="Arial"/>
              </w:rPr>
            </w:pPr>
          </w:p>
          <w:p w14:paraId="55267E25"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The Bid is complete and accurate to the best of your knowledge and belief; and,</w:t>
            </w:r>
          </w:p>
          <w:p w14:paraId="40C2341F" w14:textId="77777777" w:rsidR="000323DC" w:rsidRPr="000323DC" w:rsidRDefault="000323DC" w:rsidP="004A174A">
            <w:pPr>
              <w:rPr>
                <w:rFonts w:ascii="Arial" w:eastAsia="Calibri" w:hAnsi="Arial" w:cs="Arial"/>
              </w:rPr>
            </w:pPr>
          </w:p>
          <w:p w14:paraId="75566B91"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authorise the Council or participating authorities to evaluate your Bid which you have submitted.</w:t>
            </w:r>
          </w:p>
          <w:p w14:paraId="0F697F82" w14:textId="77777777" w:rsidR="000323DC" w:rsidRPr="000323DC" w:rsidRDefault="000323DC" w:rsidP="004A174A">
            <w:pPr>
              <w:rPr>
                <w:rFonts w:ascii="Arial" w:eastAsia="Calibri" w:hAnsi="Arial" w:cs="Arial"/>
              </w:rPr>
            </w:pPr>
          </w:p>
          <w:p w14:paraId="5D4D4C02"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Where forms are to be signed either by the Bidder or a third party, e.g. a Bank or Council, or insurer, electronically completed versions are acceptable for Bidding purposes, but fully signed hard copies of these forms may be required from Bidder(s) prior to the award of contract.</w:t>
            </w:r>
          </w:p>
          <w:p w14:paraId="7969C1E3" w14:textId="77777777" w:rsidR="000323DC" w:rsidRPr="000323DC" w:rsidRDefault="000323DC" w:rsidP="004A174A">
            <w:pPr>
              <w:rPr>
                <w:rFonts w:ascii="Arial" w:eastAsia="Calibri" w:hAnsi="Arial" w:cs="Arial"/>
              </w:rPr>
            </w:pPr>
          </w:p>
        </w:tc>
      </w:tr>
    </w:tbl>
    <w:p w14:paraId="5D38A4C7" w14:textId="77777777" w:rsidR="000323DC" w:rsidRPr="000323DC" w:rsidRDefault="000323DC" w:rsidP="004A174A">
      <w:pPr>
        <w:spacing w:after="0" w:line="240" w:lineRule="auto"/>
        <w:rPr>
          <w:rFonts w:eastAsia="Calibri"/>
          <w:sz w:val="22"/>
          <w:szCs w:val="22"/>
        </w:rPr>
      </w:pPr>
    </w:p>
    <w:p w14:paraId="61165E7A" w14:textId="77777777" w:rsidR="000323DC" w:rsidRPr="000323DC" w:rsidRDefault="000323DC" w:rsidP="004A174A">
      <w:pPr>
        <w:spacing w:after="0" w:line="240" w:lineRule="auto"/>
        <w:rPr>
          <w:rFonts w:eastAsia="Calibri"/>
          <w:sz w:val="22"/>
          <w:szCs w:val="22"/>
        </w:rPr>
      </w:pPr>
      <w:r w:rsidRPr="000323DC">
        <w:rPr>
          <w:rFonts w:eastAsia="Calibri"/>
          <w:sz w:val="22"/>
          <w:szCs w:val="22"/>
        </w:rPr>
        <w:t>Do not enclose brochures, testimonials, accounts, company reports, specifications, extra or different pricing information unless expressly asked to do so.</w:t>
      </w:r>
    </w:p>
    <w:p w14:paraId="323355A6" w14:textId="77777777" w:rsidR="000323DC" w:rsidRPr="000323DC" w:rsidRDefault="000323DC" w:rsidP="004A174A">
      <w:pPr>
        <w:spacing w:after="0" w:line="240" w:lineRule="auto"/>
        <w:rPr>
          <w:rFonts w:eastAsia="Calibri"/>
          <w:sz w:val="22"/>
          <w:szCs w:val="22"/>
        </w:rPr>
      </w:pPr>
    </w:p>
    <w:p w14:paraId="76698749" w14:textId="77777777" w:rsidR="000323DC" w:rsidRPr="00205FA0" w:rsidRDefault="000323DC" w:rsidP="004A174A">
      <w:pPr>
        <w:spacing w:after="0" w:line="240" w:lineRule="auto"/>
        <w:jc w:val="center"/>
        <w:rPr>
          <w:rFonts w:eastAsia="Calibri"/>
          <w:b/>
          <w:iCs/>
          <w:sz w:val="22"/>
          <w:szCs w:val="22"/>
        </w:rPr>
      </w:pPr>
      <w:r w:rsidRPr="00205FA0">
        <w:rPr>
          <w:rFonts w:eastAsia="Calibri"/>
          <w:b/>
          <w:iCs/>
          <w:sz w:val="22"/>
          <w:szCs w:val="22"/>
        </w:rPr>
        <w:t xml:space="preserve">Thank you for your interest in this procurement. </w:t>
      </w:r>
    </w:p>
    <w:sectPr w:rsidR="000323DC" w:rsidRPr="00205FA0" w:rsidSect="00F43AAF">
      <w:headerReference w:type="default" r:id="rId14"/>
      <w:footerReference w:type="default" r:id="rId15"/>
      <w:pgSz w:w="11906" w:h="16838"/>
      <w:pgMar w:top="1440" w:right="1440" w:bottom="851" w:left="1440" w:header="283"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A20A0" w14:textId="77777777" w:rsidR="00B95CC4" w:rsidRDefault="00B95CC4">
      <w:pPr>
        <w:spacing w:after="0" w:line="240" w:lineRule="auto"/>
      </w:pPr>
      <w:r>
        <w:separator/>
      </w:r>
    </w:p>
  </w:endnote>
  <w:endnote w:type="continuationSeparator" w:id="0">
    <w:p w14:paraId="165C33A1" w14:textId="77777777" w:rsidR="00B95CC4" w:rsidRDefault="00B95CC4">
      <w:pPr>
        <w:spacing w:after="0" w:line="240" w:lineRule="auto"/>
      </w:pPr>
      <w:r>
        <w:continuationSeparator/>
      </w:r>
    </w:p>
  </w:endnote>
  <w:endnote w:type="continuationNotice" w:id="1">
    <w:p w14:paraId="1B1DB0D8" w14:textId="77777777" w:rsidR="00B95CC4" w:rsidRDefault="00B95C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1446A" w14:textId="77777777" w:rsidR="003545DC" w:rsidRDefault="003545DC" w:rsidP="003545DC">
    <w:pPr>
      <w:pStyle w:val="Footer"/>
      <w:tabs>
        <w:tab w:val="clear" w:pos="4513"/>
        <w:tab w:val="clear" w:pos="9026"/>
        <w:tab w:val="center" w:pos="4820"/>
        <w:tab w:val="right" w:pos="9746"/>
      </w:tabs>
      <w:rPr>
        <w:sz w:val="20"/>
        <w:szCs w:val="20"/>
      </w:rPr>
    </w:pPr>
    <w:r>
      <w:rPr>
        <w:sz w:val="20"/>
        <w:szCs w:val="20"/>
      </w:rPr>
      <w:t xml:space="preserve"> </w:t>
    </w:r>
  </w:p>
  <w:p w14:paraId="22AA68C8" w14:textId="601A00E5" w:rsidR="002A4AA4" w:rsidRDefault="00B95CC4" w:rsidP="003545DC">
    <w:pPr>
      <w:pStyle w:val="Footer"/>
      <w:tabs>
        <w:tab w:val="clear" w:pos="4513"/>
        <w:tab w:val="clear" w:pos="9026"/>
        <w:tab w:val="center" w:pos="4820"/>
        <w:tab w:val="right" w:pos="9746"/>
      </w:tabs>
      <w:rPr>
        <w:noProof/>
      </w:rPr>
    </w:pPr>
    <w:sdt>
      <w:sdtPr>
        <w:rPr>
          <w:color w:val="FFFFFF" w:themeColor="background1"/>
          <w:sz w:val="20"/>
          <w:szCs w:val="20"/>
        </w:rPr>
        <w:id w:val="6788791"/>
        <w:docPartObj>
          <w:docPartGallery w:val="Page Numbers (Bottom of Page)"/>
          <w:docPartUnique/>
        </w:docPartObj>
      </w:sdtPr>
      <w:sdtEndPr/>
      <w:sdtContent>
        <w:sdt>
          <w:sdtPr>
            <w:rPr>
              <w:color w:val="FFFFFF" w:themeColor="background1"/>
              <w:sz w:val="20"/>
              <w:szCs w:val="20"/>
            </w:rPr>
            <w:id w:val="98381352"/>
            <w:docPartObj>
              <w:docPartGallery w:val="Page Numbers (Top of Page)"/>
              <w:docPartUnique/>
            </w:docPartObj>
          </w:sdtPr>
          <w:sdtEndPr/>
          <w:sdtContent>
            <w:r w:rsidR="003545DC" w:rsidRPr="003545DC">
              <w:rPr>
                <w:color w:val="FFFFFF" w:themeColor="background1"/>
                <w:sz w:val="20"/>
                <w:szCs w:val="20"/>
              </w:rPr>
              <w:t xml:space="preserve">Page </w:t>
            </w:r>
            <w:r w:rsidR="003545DC" w:rsidRPr="003545DC">
              <w:rPr>
                <w:b/>
                <w:color w:val="FFFFFF" w:themeColor="background1"/>
                <w:sz w:val="20"/>
                <w:szCs w:val="20"/>
              </w:rPr>
              <w:fldChar w:fldCharType="begin"/>
            </w:r>
            <w:r w:rsidR="003545DC" w:rsidRPr="003545DC">
              <w:rPr>
                <w:b/>
                <w:color w:val="FFFFFF" w:themeColor="background1"/>
                <w:sz w:val="20"/>
                <w:szCs w:val="20"/>
              </w:rPr>
              <w:instrText xml:space="preserve"> PAGE </w:instrText>
            </w:r>
            <w:r w:rsidR="003545DC" w:rsidRPr="003545DC">
              <w:rPr>
                <w:b/>
                <w:color w:val="FFFFFF" w:themeColor="background1"/>
                <w:sz w:val="20"/>
                <w:szCs w:val="20"/>
              </w:rPr>
              <w:fldChar w:fldCharType="separate"/>
            </w:r>
            <w:r w:rsidR="003545DC" w:rsidRPr="003545DC">
              <w:rPr>
                <w:b/>
                <w:color w:val="FFFFFF" w:themeColor="background1"/>
                <w:sz w:val="20"/>
                <w:szCs w:val="20"/>
              </w:rPr>
              <w:t>2</w:t>
            </w:r>
            <w:r w:rsidR="003545DC" w:rsidRPr="003545DC">
              <w:rPr>
                <w:b/>
                <w:color w:val="FFFFFF" w:themeColor="background1"/>
                <w:sz w:val="20"/>
                <w:szCs w:val="20"/>
              </w:rPr>
              <w:fldChar w:fldCharType="end"/>
            </w:r>
            <w:r w:rsidR="003545DC" w:rsidRPr="003545DC">
              <w:rPr>
                <w:color w:val="FFFFFF" w:themeColor="background1"/>
                <w:sz w:val="20"/>
                <w:szCs w:val="20"/>
              </w:rPr>
              <w:t xml:space="preserve"> of </w:t>
            </w:r>
            <w:r w:rsidR="00F43AAF">
              <w:rPr>
                <w:b/>
                <w:color w:val="FFFFFF" w:themeColor="background1"/>
                <w:sz w:val="20"/>
                <w:szCs w:val="20"/>
              </w:rPr>
              <w:fldChar w:fldCharType="begin"/>
            </w:r>
            <w:r w:rsidR="00F43AAF">
              <w:rPr>
                <w:b/>
                <w:color w:val="FFFFFF" w:themeColor="background1"/>
                <w:sz w:val="20"/>
                <w:szCs w:val="20"/>
              </w:rPr>
              <w:instrText xml:space="preserve"> NUMPAGES  \* Arabic </w:instrText>
            </w:r>
            <w:r w:rsidR="00F43AAF">
              <w:rPr>
                <w:b/>
                <w:color w:val="FFFFFF" w:themeColor="background1"/>
                <w:sz w:val="20"/>
                <w:szCs w:val="20"/>
              </w:rPr>
              <w:fldChar w:fldCharType="separate"/>
            </w:r>
            <w:r w:rsidR="00F43AAF">
              <w:rPr>
                <w:b/>
                <w:noProof/>
                <w:color w:val="FFFFFF" w:themeColor="background1"/>
                <w:sz w:val="20"/>
                <w:szCs w:val="20"/>
              </w:rPr>
              <w:t>5</w:t>
            </w:r>
            <w:r w:rsidR="00F43AAF">
              <w:rPr>
                <w:b/>
                <w:color w:val="FFFFFF" w:themeColor="background1"/>
                <w:sz w:val="20"/>
                <w:szCs w:val="20"/>
              </w:rPr>
              <w:fldChar w:fldCharType="end"/>
            </w:r>
          </w:sdtContent>
        </w:sdt>
      </w:sdtContent>
    </w:sdt>
    <w:r w:rsidR="003545DC" w:rsidRPr="003545DC">
      <w:rPr>
        <w:color w:val="FFFFFF" w:themeColor="background1"/>
        <w:sz w:val="20"/>
        <w:szCs w:val="20"/>
      </w:rPr>
      <w:tab/>
      <w:t xml:space="preserve">Tender Response – Part B for </w:t>
    </w:r>
    <w:r w:rsidRPr="00B95CC4">
      <w:rPr>
        <w:color w:val="FFFFFF" w:themeColor="background1"/>
        <w:sz w:val="20"/>
        <w:szCs w:val="20"/>
      </w:rPr>
      <w:t>Highway Marking Work</w:t>
    </w:r>
    <w:r w:rsidR="003545DC" w:rsidRPr="003545DC">
      <w:rPr>
        <w:color w:val="FFFFFF" w:themeColor="background1"/>
        <w:sz w:val="20"/>
        <w:szCs w:val="20"/>
      </w:rPr>
      <w:tab/>
      <w:t>v.1.00</w:t>
    </w:r>
    <w:r w:rsidR="00284F45" w:rsidRPr="002A4AA4">
      <w:rPr>
        <w:b/>
        <w:bCs/>
        <w:noProof/>
        <w:color w:val="361E54"/>
      </w:rPr>
      <w:drawing>
        <wp:anchor distT="0" distB="0" distL="114300" distR="114300" simplePos="0" relativeHeight="251658240" behindDoc="1" locked="0" layoutInCell="1" allowOverlap="1" wp14:anchorId="267E85F8" wp14:editId="5EE63F6D">
          <wp:simplePos x="0" y="0"/>
          <wp:positionH relativeFrom="page">
            <wp:align>left</wp:align>
          </wp:positionH>
          <wp:positionV relativeFrom="page">
            <wp:align>bottom</wp:align>
          </wp:positionV>
          <wp:extent cx="7559675" cy="1042035"/>
          <wp:effectExtent l="0" t="0" r="3175"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p>
  <w:p w14:paraId="7E828510" w14:textId="77777777" w:rsidR="002A4AA4" w:rsidRDefault="002A4AA4">
    <w:pPr>
      <w:pStyle w:val="Footer"/>
      <w:rPr>
        <w:noProof/>
      </w:rPr>
    </w:pPr>
  </w:p>
  <w:p w14:paraId="7037B0CB" w14:textId="77777777" w:rsidR="002A4AA4" w:rsidRDefault="002A4AA4" w:rsidP="002A4AA4">
    <w:pPr>
      <w:pStyle w:val="Footer"/>
      <w:tabs>
        <w:tab w:val="clear" w:pos="4513"/>
        <w:tab w:val="left" w:pos="7738"/>
      </w:tabs>
      <w:rPr>
        <w:noProof/>
      </w:rPr>
    </w:pPr>
    <w:r>
      <w:rPr>
        <w:noProof/>
      </w:rPr>
      <w:tab/>
    </w:r>
    <w:r>
      <w:rPr>
        <w:noProof/>
      </w:rPr>
      <w:tab/>
    </w:r>
  </w:p>
  <w:p w14:paraId="238650DC" w14:textId="77777777" w:rsidR="002A4AA4" w:rsidRPr="00BC6904" w:rsidRDefault="002A4AA4" w:rsidP="002A4AA4">
    <w:pPr>
      <w:pStyle w:val="Footer"/>
      <w:jc w:val="right"/>
      <w:rPr>
        <w:b/>
        <w:bCs/>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80A15" w14:textId="77777777" w:rsidR="00B95CC4" w:rsidRDefault="00B95CC4">
      <w:pPr>
        <w:spacing w:after="0" w:line="240" w:lineRule="auto"/>
      </w:pPr>
      <w:r>
        <w:separator/>
      </w:r>
    </w:p>
  </w:footnote>
  <w:footnote w:type="continuationSeparator" w:id="0">
    <w:p w14:paraId="60B599FC" w14:textId="77777777" w:rsidR="00B95CC4" w:rsidRDefault="00B95CC4">
      <w:pPr>
        <w:spacing w:after="0" w:line="240" w:lineRule="auto"/>
      </w:pPr>
      <w:r>
        <w:continuationSeparator/>
      </w:r>
    </w:p>
  </w:footnote>
  <w:footnote w:type="continuationNotice" w:id="1">
    <w:p w14:paraId="2AF18820" w14:textId="77777777" w:rsidR="00B95CC4" w:rsidRDefault="00B95C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B1BA0" w14:textId="77777777" w:rsidR="002A4AA4" w:rsidRDefault="002A4AA4">
    <w:pPr>
      <w:pStyle w:val="Header"/>
    </w:pPr>
    <w:r>
      <w:rPr>
        <w:noProof/>
      </w:rPr>
      <mc:AlternateContent>
        <mc:Choice Requires="wps">
          <w:drawing>
            <wp:anchor distT="0" distB="0" distL="114300" distR="114300" simplePos="0" relativeHeight="251659264" behindDoc="0" locked="0" layoutInCell="1" allowOverlap="1" wp14:anchorId="3313EB61" wp14:editId="1E39B26B">
              <wp:simplePos x="0" y="0"/>
              <wp:positionH relativeFrom="page">
                <wp:align>right</wp:align>
              </wp:positionH>
              <wp:positionV relativeFrom="paragraph">
                <wp:posOffset>-184150</wp:posOffset>
              </wp:positionV>
              <wp:extent cx="7560000" cy="567732"/>
              <wp:effectExtent l="0" t="0" r="3175" b="3810"/>
              <wp:wrapNone/>
              <wp:docPr id="3" name="Rectangle 3"/>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466E60" id="Rectangle 3" o:spid="_x0000_s1026" style="position:absolute;margin-left:544.1pt;margin-top:-14.5pt;width:595.3pt;height:44.7pt;z-index:25165926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" fillcolor="#361e54" stroked="f" strokeweight="1pt">
              <w10:wrap anchorx="page"/>
            </v:rect>
          </w:pict>
        </mc:Fallback>
      </mc:AlternateContent>
    </w:r>
  </w:p>
  <w:p w14:paraId="6BFF8969" w14:textId="77777777" w:rsidR="002A4AA4" w:rsidRDefault="002A4AA4">
    <w:pPr>
      <w:pStyle w:val="Header"/>
    </w:pPr>
  </w:p>
  <w:p w14:paraId="45477B81" w14:textId="77777777" w:rsidR="002A4AA4" w:rsidRDefault="002A4AA4">
    <w:pPr>
      <w:pStyle w:val="Header"/>
    </w:pPr>
  </w:p>
  <w:p w14:paraId="6259CF2A" w14:textId="77777777" w:rsidR="002A4AA4" w:rsidRDefault="002A4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360"/>
        </w:tabs>
        <w:ind w:left="360" w:hanging="360"/>
      </w:pPr>
    </w:lvl>
  </w:abstractNum>
  <w:abstractNum w:abstractNumId="1" w15:restartNumberingAfterBreak="0">
    <w:nsid w:val="012755B7"/>
    <w:multiLevelType w:val="hybridMultilevel"/>
    <w:tmpl w:val="1BD08394"/>
    <w:lvl w:ilvl="0" w:tplc="08090013">
      <w:start w:val="1"/>
      <w:numFmt w:val="upp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DF79E1"/>
    <w:multiLevelType w:val="hybridMultilevel"/>
    <w:tmpl w:val="E892D94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72A4CDF"/>
    <w:multiLevelType w:val="hybridMultilevel"/>
    <w:tmpl w:val="9B02109E"/>
    <w:lvl w:ilvl="0" w:tplc="4FC25BFC">
      <w:start w:val="1"/>
      <w:numFmt w:val="bullet"/>
      <w:lvlText w:val=""/>
      <w:lvlJc w:val="left"/>
      <w:pPr>
        <w:ind w:left="720" w:hanging="360"/>
      </w:pPr>
      <w:rPr>
        <w:rFonts w:ascii="Symbol" w:hAnsi="Symbol" w:hint="default"/>
        <w:color w:val="361E5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279BF"/>
    <w:multiLevelType w:val="hybridMultilevel"/>
    <w:tmpl w:val="E1227394"/>
    <w:lvl w:ilvl="0" w:tplc="8AD23AF2">
      <w:start w:val="1"/>
      <w:numFmt w:val="decimal"/>
      <w:lvlText w:val="%1."/>
      <w:lvlJc w:val="left"/>
      <w:pPr>
        <w:ind w:left="720" w:hanging="360"/>
      </w:pPr>
    </w:lvl>
    <w:lvl w:ilvl="1" w:tplc="DBE69054">
      <w:start w:val="1"/>
      <w:numFmt w:val="lowerLetter"/>
      <w:lvlText w:val="%2."/>
      <w:lvlJc w:val="left"/>
      <w:pPr>
        <w:ind w:left="1440" w:hanging="360"/>
      </w:pPr>
    </w:lvl>
    <w:lvl w:ilvl="2" w:tplc="50AA0574">
      <w:start w:val="1"/>
      <w:numFmt w:val="lowerRoman"/>
      <w:lvlText w:val="%3."/>
      <w:lvlJc w:val="right"/>
      <w:pPr>
        <w:ind w:left="2160" w:hanging="180"/>
      </w:pPr>
    </w:lvl>
    <w:lvl w:ilvl="3" w:tplc="8D06B672">
      <w:start w:val="1"/>
      <w:numFmt w:val="decimal"/>
      <w:lvlText w:val="%4."/>
      <w:lvlJc w:val="left"/>
      <w:pPr>
        <w:ind w:left="2880" w:hanging="360"/>
      </w:pPr>
    </w:lvl>
    <w:lvl w:ilvl="4" w:tplc="BF522B4A">
      <w:start w:val="1"/>
      <w:numFmt w:val="lowerLetter"/>
      <w:lvlText w:val="%5."/>
      <w:lvlJc w:val="left"/>
      <w:pPr>
        <w:ind w:left="3600" w:hanging="360"/>
      </w:pPr>
    </w:lvl>
    <w:lvl w:ilvl="5" w:tplc="128CCA0C">
      <w:start w:val="1"/>
      <w:numFmt w:val="lowerRoman"/>
      <w:lvlText w:val="%6."/>
      <w:lvlJc w:val="right"/>
      <w:pPr>
        <w:ind w:left="4320" w:hanging="180"/>
      </w:pPr>
    </w:lvl>
    <w:lvl w:ilvl="6" w:tplc="E1EEE218">
      <w:start w:val="1"/>
      <w:numFmt w:val="decimal"/>
      <w:lvlText w:val="%7."/>
      <w:lvlJc w:val="left"/>
      <w:pPr>
        <w:ind w:left="5040" w:hanging="360"/>
      </w:pPr>
    </w:lvl>
    <w:lvl w:ilvl="7" w:tplc="45C04D6C">
      <w:start w:val="1"/>
      <w:numFmt w:val="lowerLetter"/>
      <w:lvlText w:val="%8."/>
      <w:lvlJc w:val="left"/>
      <w:pPr>
        <w:ind w:left="5760" w:hanging="360"/>
      </w:pPr>
    </w:lvl>
    <w:lvl w:ilvl="8" w:tplc="93C0A0FC">
      <w:start w:val="1"/>
      <w:numFmt w:val="lowerRoman"/>
      <w:lvlText w:val="%9."/>
      <w:lvlJc w:val="right"/>
      <w:pPr>
        <w:ind w:left="6480" w:hanging="180"/>
      </w:pPr>
    </w:lvl>
  </w:abstractNum>
  <w:abstractNum w:abstractNumId="5" w15:restartNumberingAfterBreak="0">
    <w:nsid w:val="19A6186E"/>
    <w:multiLevelType w:val="hybridMultilevel"/>
    <w:tmpl w:val="CF9885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1C3E340E"/>
    <w:multiLevelType w:val="hybridMultilevel"/>
    <w:tmpl w:val="9BC69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13F9F"/>
    <w:multiLevelType w:val="hybridMultilevel"/>
    <w:tmpl w:val="FB00BFDA"/>
    <w:lvl w:ilvl="0" w:tplc="FFFFFFFF">
      <w:start w:val="1"/>
      <w:numFmt w:val="upperRoman"/>
      <w:lvlText w:val="%1."/>
      <w:lvlJc w:val="right"/>
      <w:pPr>
        <w:ind w:left="1500" w:hanging="360"/>
      </w:p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15:restartNumberingAfterBreak="0">
    <w:nsid w:val="1F4846D2"/>
    <w:multiLevelType w:val="hybridMultilevel"/>
    <w:tmpl w:val="35A67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C7081"/>
    <w:multiLevelType w:val="hybridMultilevel"/>
    <w:tmpl w:val="873EF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87657"/>
    <w:multiLevelType w:val="hybridMultilevel"/>
    <w:tmpl w:val="A82E9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2" w15:restartNumberingAfterBreak="0">
    <w:nsid w:val="2CA6103C"/>
    <w:multiLevelType w:val="hybridMultilevel"/>
    <w:tmpl w:val="34003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80735"/>
    <w:multiLevelType w:val="hybridMultilevel"/>
    <w:tmpl w:val="3664E6EA"/>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7875D8"/>
    <w:multiLevelType w:val="hybridMultilevel"/>
    <w:tmpl w:val="51C2E64C"/>
    <w:lvl w:ilvl="0" w:tplc="4FC25BFC">
      <w:start w:val="1"/>
      <w:numFmt w:val="bullet"/>
      <w:lvlText w:val=""/>
      <w:lvlJc w:val="left"/>
      <w:pPr>
        <w:ind w:left="720" w:hanging="360"/>
      </w:pPr>
      <w:rPr>
        <w:rFonts w:ascii="Symbol" w:hAnsi="Symbol" w:hint="default"/>
        <w:color w:val="361E5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E5D5D"/>
    <w:multiLevelType w:val="hybridMultilevel"/>
    <w:tmpl w:val="12280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7972"/>
    <w:multiLevelType w:val="hybridMultilevel"/>
    <w:tmpl w:val="FFFFFFFF"/>
    <w:lvl w:ilvl="0" w:tplc="CA7CB3A2">
      <w:start w:val="1"/>
      <w:numFmt w:val="bullet"/>
      <w:lvlText w:val=""/>
      <w:lvlJc w:val="left"/>
      <w:pPr>
        <w:ind w:left="720" w:hanging="360"/>
      </w:pPr>
      <w:rPr>
        <w:rFonts w:ascii="Symbol" w:hAnsi="Symbol" w:hint="default"/>
      </w:rPr>
    </w:lvl>
    <w:lvl w:ilvl="1" w:tplc="BE6E05DA">
      <w:start w:val="1"/>
      <w:numFmt w:val="bullet"/>
      <w:lvlText w:val="o"/>
      <w:lvlJc w:val="left"/>
      <w:pPr>
        <w:ind w:left="1440" w:hanging="360"/>
      </w:pPr>
      <w:rPr>
        <w:rFonts w:ascii="Courier New" w:hAnsi="Courier New" w:hint="default"/>
      </w:rPr>
    </w:lvl>
    <w:lvl w:ilvl="2" w:tplc="D1FAE018">
      <w:start w:val="1"/>
      <w:numFmt w:val="bullet"/>
      <w:lvlText w:val=""/>
      <w:lvlJc w:val="left"/>
      <w:pPr>
        <w:ind w:left="2160" w:hanging="360"/>
      </w:pPr>
      <w:rPr>
        <w:rFonts w:ascii="Wingdings" w:hAnsi="Wingdings" w:hint="default"/>
      </w:rPr>
    </w:lvl>
    <w:lvl w:ilvl="3" w:tplc="A1C2FD5C">
      <w:start w:val="1"/>
      <w:numFmt w:val="bullet"/>
      <w:lvlText w:val=""/>
      <w:lvlJc w:val="left"/>
      <w:pPr>
        <w:ind w:left="2880" w:hanging="360"/>
      </w:pPr>
      <w:rPr>
        <w:rFonts w:ascii="Symbol" w:hAnsi="Symbol" w:hint="default"/>
      </w:rPr>
    </w:lvl>
    <w:lvl w:ilvl="4" w:tplc="49943B2E">
      <w:start w:val="1"/>
      <w:numFmt w:val="bullet"/>
      <w:lvlText w:val="o"/>
      <w:lvlJc w:val="left"/>
      <w:pPr>
        <w:ind w:left="3600" w:hanging="360"/>
      </w:pPr>
      <w:rPr>
        <w:rFonts w:ascii="Courier New" w:hAnsi="Courier New" w:hint="default"/>
      </w:rPr>
    </w:lvl>
    <w:lvl w:ilvl="5" w:tplc="B78E6B8A">
      <w:start w:val="1"/>
      <w:numFmt w:val="bullet"/>
      <w:lvlText w:val=""/>
      <w:lvlJc w:val="left"/>
      <w:pPr>
        <w:ind w:left="4320" w:hanging="360"/>
      </w:pPr>
      <w:rPr>
        <w:rFonts w:ascii="Wingdings" w:hAnsi="Wingdings" w:hint="default"/>
      </w:rPr>
    </w:lvl>
    <w:lvl w:ilvl="6" w:tplc="0C3CD222">
      <w:start w:val="1"/>
      <w:numFmt w:val="bullet"/>
      <w:lvlText w:val=""/>
      <w:lvlJc w:val="left"/>
      <w:pPr>
        <w:ind w:left="5040" w:hanging="360"/>
      </w:pPr>
      <w:rPr>
        <w:rFonts w:ascii="Symbol" w:hAnsi="Symbol" w:hint="default"/>
      </w:rPr>
    </w:lvl>
    <w:lvl w:ilvl="7" w:tplc="225A5B3C">
      <w:start w:val="1"/>
      <w:numFmt w:val="bullet"/>
      <w:lvlText w:val="o"/>
      <w:lvlJc w:val="left"/>
      <w:pPr>
        <w:ind w:left="5760" w:hanging="360"/>
      </w:pPr>
      <w:rPr>
        <w:rFonts w:ascii="Courier New" w:hAnsi="Courier New" w:hint="default"/>
      </w:rPr>
    </w:lvl>
    <w:lvl w:ilvl="8" w:tplc="63E261BA">
      <w:start w:val="1"/>
      <w:numFmt w:val="bullet"/>
      <w:lvlText w:val=""/>
      <w:lvlJc w:val="left"/>
      <w:pPr>
        <w:ind w:left="6480" w:hanging="360"/>
      </w:pPr>
      <w:rPr>
        <w:rFonts w:ascii="Wingdings" w:hAnsi="Wingdings" w:hint="default"/>
      </w:rPr>
    </w:lvl>
  </w:abstractNum>
  <w:abstractNum w:abstractNumId="17" w15:restartNumberingAfterBreak="0">
    <w:nsid w:val="51590CB0"/>
    <w:multiLevelType w:val="hybridMultilevel"/>
    <w:tmpl w:val="EC169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90F8D"/>
    <w:multiLevelType w:val="hybridMultilevel"/>
    <w:tmpl w:val="9BDCD9D4"/>
    <w:lvl w:ilvl="0" w:tplc="21983DD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3CE3B84"/>
    <w:multiLevelType w:val="hybridMultilevel"/>
    <w:tmpl w:val="EF7AB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135060"/>
    <w:multiLevelType w:val="hybridMultilevel"/>
    <w:tmpl w:val="888CC6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0A3016"/>
    <w:multiLevelType w:val="hybridMultilevel"/>
    <w:tmpl w:val="A11EAE2E"/>
    <w:lvl w:ilvl="0" w:tplc="89F05B78">
      <w:start w:val="1"/>
      <w:numFmt w:val="decimal"/>
      <w:lvlText w:val="%1."/>
      <w:lvlJc w:val="left"/>
      <w:pPr>
        <w:ind w:left="734" w:hanging="705"/>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22" w15:restartNumberingAfterBreak="0">
    <w:nsid w:val="6E74228B"/>
    <w:multiLevelType w:val="hybridMultilevel"/>
    <w:tmpl w:val="FFFFFFFF"/>
    <w:lvl w:ilvl="0" w:tplc="AC0A9470">
      <w:start w:val="1"/>
      <w:numFmt w:val="decimal"/>
      <w:lvlText w:val="%1."/>
      <w:lvlJc w:val="left"/>
      <w:pPr>
        <w:ind w:left="720" w:hanging="360"/>
      </w:pPr>
    </w:lvl>
    <w:lvl w:ilvl="1" w:tplc="38E29AB8">
      <w:start w:val="1"/>
      <w:numFmt w:val="lowerLetter"/>
      <w:lvlText w:val="%2."/>
      <w:lvlJc w:val="left"/>
      <w:pPr>
        <w:ind w:left="1440" w:hanging="360"/>
      </w:pPr>
    </w:lvl>
    <w:lvl w:ilvl="2" w:tplc="27FAE7F4">
      <w:start w:val="1"/>
      <w:numFmt w:val="lowerRoman"/>
      <w:lvlText w:val="%3."/>
      <w:lvlJc w:val="right"/>
      <w:pPr>
        <w:ind w:left="2160" w:hanging="180"/>
      </w:pPr>
    </w:lvl>
    <w:lvl w:ilvl="3" w:tplc="FF562F68">
      <w:start w:val="1"/>
      <w:numFmt w:val="decimal"/>
      <w:lvlText w:val="%4."/>
      <w:lvlJc w:val="left"/>
      <w:pPr>
        <w:ind w:left="2880" w:hanging="360"/>
      </w:pPr>
    </w:lvl>
    <w:lvl w:ilvl="4" w:tplc="26F02432">
      <w:start w:val="1"/>
      <w:numFmt w:val="lowerLetter"/>
      <w:lvlText w:val="%5."/>
      <w:lvlJc w:val="left"/>
      <w:pPr>
        <w:ind w:left="3600" w:hanging="360"/>
      </w:pPr>
    </w:lvl>
    <w:lvl w:ilvl="5" w:tplc="E22C7582">
      <w:start w:val="1"/>
      <w:numFmt w:val="lowerRoman"/>
      <w:lvlText w:val="%6."/>
      <w:lvlJc w:val="right"/>
      <w:pPr>
        <w:ind w:left="4320" w:hanging="180"/>
      </w:pPr>
    </w:lvl>
    <w:lvl w:ilvl="6" w:tplc="949825D2">
      <w:start w:val="1"/>
      <w:numFmt w:val="decimal"/>
      <w:lvlText w:val="%7."/>
      <w:lvlJc w:val="left"/>
      <w:pPr>
        <w:ind w:left="5040" w:hanging="360"/>
      </w:pPr>
    </w:lvl>
    <w:lvl w:ilvl="7" w:tplc="5B74DBA0">
      <w:start w:val="1"/>
      <w:numFmt w:val="lowerLetter"/>
      <w:lvlText w:val="%8."/>
      <w:lvlJc w:val="left"/>
      <w:pPr>
        <w:ind w:left="5760" w:hanging="360"/>
      </w:pPr>
    </w:lvl>
    <w:lvl w:ilvl="8" w:tplc="442011C2">
      <w:start w:val="1"/>
      <w:numFmt w:val="lowerRoman"/>
      <w:lvlText w:val="%9."/>
      <w:lvlJc w:val="right"/>
      <w:pPr>
        <w:ind w:left="6480" w:hanging="180"/>
      </w:pPr>
    </w:lvl>
  </w:abstractNum>
  <w:abstractNum w:abstractNumId="23" w15:restartNumberingAfterBreak="0">
    <w:nsid w:val="74E8486F"/>
    <w:multiLevelType w:val="hybridMultilevel"/>
    <w:tmpl w:val="1FDA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4B5FDA"/>
    <w:multiLevelType w:val="hybridMultilevel"/>
    <w:tmpl w:val="D21AB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BC1596"/>
    <w:multiLevelType w:val="hybridMultilevel"/>
    <w:tmpl w:val="A0382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4621565">
    <w:abstractNumId w:val="4"/>
  </w:num>
  <w:num w:numId="2" w16cid:durableId="877669567">
    <w:abstractNumId w:val="12"/>
  </w:num>
  <w:num w:numId="3" w16cid:durableId="1746951271">
    <w:abstractNumId w:val="17"/>
  </w:num>
  <w:num w:numId="4" w16cid:durableId="273631159">
    <w:abstractNumId w:val="19"/>
  </w:num>
  <w:num w:numId="5" w16cid:durableId="1321155947">
    <w:abstractNumId w:val="0"/>
  </w:num>
  <w:num w:numId="6" w16cid:durableId="774206661">
    <w:abstractNumId w:val="7"/>
  </w:num>
  <w:num w:numId="7" w16cid:durableId="381297883">
    <w:abstractNumId w:val="16"/>
  </w:num>
  <w:num w:numId="8" w16cid:durableId="1685744984">
    <w:abstractNumId w:val="10"/>
  </w:num>
  <w:num w:numId="9" w16cid:durableId="786124547">
    <w:abstractNumId w:val="11"/>
  </w:num>
  <w:num w:numId="10" w16cid:durableId="764225483">
    <w:abstractNumId w:val="2"/>
  </w:num>
  <w:num w:numId="11" w16cid:durableId="183596070">
    <w:abstractNumId w:val="6"/>
  </w:num>
  <w:num w:numId="12" w16cid:durableId="1915578518">
    <w:abstractNumId w:val="23"/>
  </w:num>
  <w:num w:numId="13" w16cid:durableId="1658725359">
    <w:abstractNumId w:val="24"/>
  </w:num>
  <w:num w:numId="14" w16cid:durableId="2109038547">
    <w:abstractNumId w:val="15"/>
  </w:num>
  <w:num w:numId="15" w16cid:durableId="1445004289">
    <w:abstractNumId w:val="9"/>
  </w:num>
  <w:num w:numId="16" w16cid:durableId="1824469872">
    <w:abstractNumId w:val="13"/>
  </w:num>
  <w:num w:numId="17" w16cid:durableId="526715559">
    <w:abstractNumId w:val="11"/>
    <w:lvlOverride w:ilvl="0">
      <w:startOverride w:val="5"/>
    </w:lvlOverride>
  </w:num>
  <w:num w:numId="18" w16cid:durableId="381098519">
    <w:abstractNumId w:val="1"/>
  </w:num>
  <w:num w:numId="19" w16cid:durableId="594748481">
    <w:abstractNumId w:val="20"/>
  </w:num>
  <w:num w:numId="20" w16cid:durableId="359278983">
    <w:abstractNumId w:val="22"/>
  </w:num>
  <w:num w:numId="21" w16cid:durableId="456097676">
    <w:abstractNumId w:val="25"/>
  </w:num>
  <w:num w:numId="22" w16cid:durableId="799301476">
    <w:abstractNumId w:val="5"/>
  </w:num>
  <w:num w:numId="23" w16cid:durableId="1025861768">
    <w:abstractNumId w:val="8"/>
  </w:num>
  <w:num w:numId="24" w16cid:durableId="187567105">
    <w:abstractNumId w:val="3"/>
  </w:num>
  <w:num w:numId="25" w16cid:durableId="1212186452">
    <w:abstractNumId w:val="14"/>
  </w:num>
  <w:num w:numId="26" w16cid:durableId="364184152">
    <w:abstractNumId w:val="18"/>
  </w:num>
  <w:num w:numId="27" w16cid:durableId="26118908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CC4"/>
    <w:rsid w:val="00005E41"/>
    <w:rsid w:val="000142C4"/>
    <w:rsid w:val="00026354"/>
    <w:rsid w:val="0003046D"/>
    <w:rsid w:val="000323DC"/>
    <w:rsid w:val="00041489"/>
    <w:rsid w:val="0004350D"/>
    <w:rsid w:val="00043601"/>
    <w:rsid w:val="00043A42"/>
    <w:rsid w:val="00043E04"/>
    <w:rsid w:val="00044F07"/>
    <w:rsid w:val="000465D3"/>
    <w:rsid w:val="00050259"/>
    <w:rsid w:val="00051943"/>
    <w:rsid w:val="00054004"/>
    <w:rsid w:val="00055520"/>
    <w:rsid w:val="00055E5B"/>
    <w:rsid w:val="000568F0"/>
    <w:rsid w:val="000614C9"/>
    <w:rsid w:val="0007072C"/>
    <w:rsid w:val="000713EB"/>
    <w:rsid w:val="000732A2"/>
    <w:rsid w:val="00081F06"/>
    <w:rsid w:val="00087A08"/>
    <w:rsid w:val="00093E45"/>
    <w:rsid w:val="00095E04"/>
    <w:rsid w:val="000A337D"/>
    <w:rsid w:val="000B4DE5"/>
    <w:rsid w:val="000C5DC9"/>
    <w:rsid w:val="000E122B"/>
    <w:rsid w:val="000E5C70"/>
    <w:rsid w:val="000E742B"/>
    <w:rsid w:val="000F13F6"/>
    <w:rsid w:val="000F16B2"/>
    <w:rsid w:val="00100AAD"/>
    <w:rsid w:val="0010130B"/>
    <w:rsid w:val="0010136A"/>
    <w:rsid w:val="0011037A"/>
    <w:rsid w:val="00114190"/>
    <w:rsid w:val="001361CA"/>
    <w:rsid w:val="00160C0C"/>
    <w:rsid w:val="001640CB"/>
    <w:rsid w:val="0016415A"/>
    <w:rsid w:val="00164E47"/>
    <w:rsid w:val="001671A4"/>
    <w:rsid w:val="00171395"/>
    <w:rsid w:val="001803B0"/>
    <w:rsid w:val="001B1C96"/>
    <w:rsid w:val="001C19FB"/>
    <w:rsid w:val="001C7501"/>
    <w:rsid w:val="001D3E45"/>
    <w:rsid w:val="001D46DC"/>
    <w:rsid w:val="001D5670"/>
    <w:rsid w:val="001D62E9"/>
    <w:rsid w:val="001E17E9"/>
    <w:rsid w:val="001E40EC"/>
    <w:rsid w:val="001F315C"/>
    <w:rsid w:val="001F6036"/>
    <w:rsid w:val="00205FA0"/>
    <w:rsid w:val="00214C13"/>
    <w:rsid w:val="00235FF1"/>
    <w:rsid w:val="0024131D"/>
    <w:rsid w:val="0024378E"/>
    <w:rsid w:val="002525E5"/>
    <w:rsid w:val="00257201"/>
    <w:rsid w:val="00277906"/>
    <w:rsid w:val="00284F45"/>
    <w:rsid w:val="002A0F4F"/>
    <w:rsid w:val="002A4AA4"/>
    <w:rsid w:val="002B1952"/>
    <w:rsid w:val="002B564D"/>
    <w:rsid w:val="002E2889"/>
    <w:rsid w:val="002E4A74"/>
    <w:rsid w:val="002E5227"/>
    <w:rsid w:val="002E5B6B"/>
    <w:rsid w:val="003005F4"/>
    <w:rsid w:val="00302BD7"/>
    <w:rsid w:val="00304978"/>
    <w:rsid w:val="00317C98"/>
    <w:rsid w:val="003247B3"/>
    <w:rsid w:val="00336C61"/>
    <w:rsid w:val="003426C7"/>
    <w:rsid w:val="0034464D"/>
    <w:rsid w:val="0035081A"/>
    <w:rsid w:val="00352263"/>
    <w:rsid w:val="00354399"/>
    <w:rsid w:val="003545DC"/>
    <w:rsid w:val="00355629"/>
    <w:rsid w:val="00361962"/>
    <w:rsid w:val="00365323"/>
    <w:rsid w:val="00373670"/>
    <w:rsid w:val="00382886"/>
    <w:rsid w:val="003929B0"/>
    <w:rsid w:val="003931EC"/>
    <w:rsid w:val="003B1289"/>
    <w:rsid w:val="003B3CF1"/>
    <w:rsid w:val="003B66A1"/>
    <w:rsid w:val="003D1464"/>
    <w:rsid w:val="003D4B18"/>
    <w:rsid w:val="003E0A64"/>
    <w:rsid w:val="003E0A76"/>
    <w:rsid w:val="003E4AF3"/>
    <w:rsid w:val="003E5061"/>
    <w:rsid w:val="003E71AB"/>
    <w:rsid w:val="00404ECC"/>
    <w:rsid w:val="00411EB8"/>
    <w:rsid w:val="00424974"/>
    <w:rsid w:val="00430376"/>
    <w:rsid w:val="0043255E"/>
    <w:rsid w:val="00434E27"/>
    <w:rsid w:val="00437D42"/>
    <w:rsid w:val="004512BA"/>
    <w:rsid w:val="004534C2"/>
    <w:rsid w:val="00462558"/>
    <w:rsid w:val="0046711C"/>
    <w:rsid w:val="00470133"/>
    <w:rsid w:val="00475F86"/>
    <w:rsid w:val="0047608D"/>
    <w:rsid w:val="00487FA1"/>
    <w:rsid w:val="004A0E22"/>
    <w:rsid w:val="004A1092"/>
    <w:rsid w:val="004A174A"/>
    <w:rsid w:val="004A7D01"/>
    <w:rsid w:val="004B292E"/>
    <w:rsid w:val="004C301B"/>
    <w:rsid w:val="004C384E"/>
    <w:rsid w:val="004D3A1C"/>
    <w:rsid w:val="004D7A39"/>
    <w:rsid w:val="004F32A6"/>
    <w:rsid w:val="004F439D"/>
    <w:rsid w:val="00500B7B"/>
    <w:rsid w:val="0050167B"/>
    <w:rsid w:val="00512683"/>
    <w:rsid w:val="00517FF2"/>
    <w:rsid w:val="00526C82"/>
    <w:rsid w:val="00532200"/>
    <w:rsid w:val="0053231F"/>
    <w:rsid w:val="005324B2"/>
    <w:rsid w:val="00532B68"/>
    <w:rsid w:val="0053617F"/>
    <w:rsid w:val="00561CB5"/>
    <w:rsid w:val="0057749A"/>
    <w:rsid w:val="00582020"/>
    <w:rsid w:val="00587CE8"/>
    <w:rsid w:val="005A1A5E"/>
    <w:rsid w:val="005A6201"/>
    <w:rsid w:val="005A688D"/>
    <w:rsid w:val="005B0F21"/>
    <w:rsid w:val="005B166F"/>
    <w:rsid w:val="005B3FE1"/>
    <w:rsid w:val="005C597C"/>
    <w:rsid w:val="005C7A54"/>
    <w:rsid w:val="005D27D2"/>
    <w:rsid w:val="005D4EA5"/>
    <w:rsid w:val="005E21D6"/>
    <w:rsid w:val="005E5E56"/>
    <w:rsid w:val="005F55E1"/>
    <w:rsid w:val="00600F6A"/>
    <w:rsid w:val="00604180"/>
    <w:rsid w:val="00607759"/>
    <w:rsid w:val="006100CC"/>
    <w:rsid w:val="00610840"/>
    <w:rsid w:val="00610ED2"/>
    <w:rsid w:val="006325B8"/>
    <w:rsid w:val="0063277F"/>
    <w:rsid w:val="00635C34"/>
    <w:rsid w:val="006434BB"/>
    <w:rsid w:val="0065064B"/>
    <w:rsid w:val="0065071C"/>
    <w:rsid w:val="00662D5B"/>
    <w:rsid w:val="00666F3C"/>
    <w:rsid w:val="006689E2"/>
    <w:rsid w:val="00670334"/>
    <w:rsid w:val="00673978"/>
    <w:rsid w:val="00680B0A"/>
    <w:rsid w:val="00682CB4"/>
    <w:rsid w:val="00687517"/>
    <w:rsid w:val="0069167F"/>
    <w:rsid w:val="00696312"/>
    <w:rsid w:val="006A2427"/>
    <w:rsid w:val="006A5674"/>
    <w:rsid w:val="006B5591"/>
    <w:rsid w:val="006C3B1C"/>
    <w:rsid w:val="006C5558"/>
    <w:rsid w:val="006C5D36"/>
    <w:rsid w:val="006C730C"/>
    <w:rsid w:val="006D4EC6"/>
    <w:rsid w:val="006D6DA7"/>
    <w:rsid w:val="006D7BE2"/>
    <w:rsid w:val="006E7F6C"/>
    <w:rsid w:val="006F2628"/>
    <w:rsid w:val="006F7264"/>
    <w:rsid w:val="00701503"/>
    <w:rsid w:val="00722257"/>
    <w:rsid w:val="007250DC"/>
    <w:rsid w:val="007255A4"/>
    <w:rsid w:val="00726D8A"/>
    <w:rsid w:val="00735450"/>
    <w:rsid w:val="007357DB"/>
    <w:rsid w:val="00740714"/>
    <w:rsid w:val="0074260F"/>
    <w:rsid w:val="007426F3"/>
    <w:rsid w:val="00750D55"/>
    <w:rsid w:val="007530C4"/>
    <w:rsid w:val="00756B80"/>
    <w:rsid w:val="0075791F"/>
    <w:rsid w:val="007632F8"/>
    <w:rsid w:val="0076486E"/>
    <w:rsid w:val="007710CF"/>
    <w:rsid w:val="007802AB"/>
    <w:rsid w:val="0078443D"/>
    <w:rsid w:val="00795594"/>
    <w:rsid w:val="00796369"/>
    <w:rsid w:val="00796793"/>
    <w:rsid w:val="007A07B6"/>
    <w:rsid w:val="007B1861"/>
    <w:rsid w:val="007B229C"/>
    <w:rsid w:val="007B4A78"/>
    <w:rsid w:val="007B66ED"/>
    <w:rsid w:val="007B795B"/>
    <w:rsid w:val="007D3032"/>
    <w:rsid w:val="007D3ED3"/>
    <w:rsid w:val="007D4107"/>
    <w:rsid w:val="007D47C6"/>
    <w:rsid w:val="007D65C9"/>
    <w:rsid w:val="007E1E89"/>
    <w:rsid w:val="007E46A2"/>
    <w:rsid w:val="007E7F6E"/>
    <w:rsid w:val="00805C7F"/>
    <w:rsid w:val="00806930"/>
    <w:rsid w:val="008115D1"/>
    <w:rsid w:val="008157BA"/>
    <w:rsid w:val="0082349C"/>
    <w:rsid w:val="00840B7C"/>
    <w:rsid w:val="008416FF"/>
    <w:rsid w:val="00841E81"/>
    <w:rsid w:val="0084405A"/>
    <w:rsid w:val="00844DA5"/>
    <w:rsid w:val="008503EF"/>
    <w:rsid w:val="008511B7"/>
    <w:rsid w:val="0085705C"/>
    <w:rsid w:val="00857CC5"/>
    <w:rsid w:val="00860B6A"/>
    <w:rsid w:val="008634D3"/>
    <w:rsid w:val="00864711"/>
    <w:rsid w:val="00865CB8"/>
    <w:rsid w:val="00867CB2"/>
    <w:rsid w:val="00877BB3"/>
    <w:rsid w:val="0088593A"/>
    <w:rsid w:val="00887532"/>
    <w:rsid w:val="00891A66"/>
    <w:rsid w:val="00894E78"/>
    <w:rsid w:val="008A2C46"/>
    <w:rsid w:val="008B25CD"/>
    <w:rsid w:val="008D39BE"/>
    <w:rsid w:val="008E0906"/>
    <w:rsid w:val="008E220B"/>
    <w:rsid w:val="008E2307"/>
    <w:rsid w:val="008E5A62"/>
    <w:rsid w:val="008E62FB"/>
    <w:rsid w:val="008E7D88"/>
    <w:rsid w:val="008F002A"/>
    <w:rsid w:val="00900366"/>
    <w:rsid w:val="00906E1B"/>
    <w:rsid w:val="009071D7"/>
    <w:rsid w:val="00911072"/>
    <w:rsid w:val="00912128"/>
    <w:rsid w:val="00932E64"/>
    <w:rsid w:val="00933489"/>
    <w:rsid w:val="00941513"/>
    <w:rsid w:val="00955F9C"/>
    <w:rsid w:val="00963368"/>
    <w:rsid w:val="00964662"/>
    <w:rsid w:val="00965270"/>
    <w:rsid w:val="00966B1E"/>
    <w:rsid w:val="009704D4"/>
    <w:rsid w:val="009733E1"/>
    <w:rsid w:val="0097418B"/>
    <w:rsid w:val="00994D0A"/>
    <w:rsid w:val="009A57E1"/>
    <w:rsid w:val="009A5931"/>
    <w:rsid w:val="009B1CCE"/>
    <w:rsid w:val="009C1DFC"/>
    <w:rsid w:val="009C5138"/>
    <w:rsid w:val="009D0983"/>
    <w:rsid w:val="009D4198"/>
    <w:rsid w:val="009E0F28"/>
    <w:rsid w:val="009F45A0"/>
    <w:rsid w:val="009F4BDA"/>
    <w:rsid w:val="009F4FCE"/>
    <w:rsid w:val="00A01F67"/>
    <w:rsid w:val="00A02D68"/>
    <w:rsid w:val="00A12F7F"/>
    <w:rsid w:val="00A15EE5"/>
    <w:rsid w:val="00A21736"/>
    <w:rsid w:val="00A27AFA"/>
    <w:rsid w:val="00A33462"/>
    <w:rsid w:val="00A34D2B"/>
    <w:rsid w:val="00A40A74"/>
    <w:rsid w:val="00A44E84"/>
    <w:rsid w:val="00A45B7C"/>
    <w:rsid w:val="00A51A8A"/>
    <w:rsid w:val="00A730E3"/>
    <w:rsid w:val="00A77B91"/>
    <w:rsid w:val="00A825F6"/>
    <w:rsid w:val="00A83F55"/>
    <w:rsid w:val="00A84034"/>
    <w:rsid w:val="00A86EAC"/>
    <w:rsid w:val="00A96ED9"/>
    <w:rsid w:val="00AB0037"/>
    <w:rsid w:val="00AB08BD"/>
    <w:rsid w:val="00AB14C7"/>
    <w:rsid w:val="00AB5BCF"/>
    <w:rsid w:val="00AB68A6"/>
    <w:rsid w:val="00AC6BA2"/>
    <w:rsid w:val="00AC6CE2"/>
    <w:rsid w:val="00AD312B"/>
    <w:rsid w:val="00AD4C42"/>
    <w:rsid w:val="00AD53D3"/>
    <w:rsid w:val="00AE1757"/>
    <w:rsid w:val="00AE3404"/>
    <w:rsid w:val="00AE76D9"/>
    <w:rsid w:val="00AF00BA"/>
    <w:rsid w:val="00AF69B1"/>
    <w:rsid w:val="00B0460F"/>
    <w:rsid w:val="00B06C98"/>
    <w:rsid w:val="00B16EF3"/>
    <w:rsid w:val="00B20C02"/>
    <w:rsid w:val="00B31EA8"/>
    <w:rsid w:val="00B35288"/>
    <w:rsid w:val="00B43EE8"/>
    <w:rsid w:val="00B44BAB"/>
    <w:rsid w:val="00B5082A"/>
    <w:rsid w:val="00B522F0"/>
    <w:rsid w:val="00B52740"/>
    <w:rsid w:val="00B5697C"/>
    <w:rsid w:val="00B63F1F"/>
    <w:rsid w:val="00B64609"/>
    <w:rsid w:val="00B65AD7"/>
    <w:rsid w:val="00B71754"/>
    <w:rsid w:val="00B7AD13"/>
    <w:rsid w:val="00B831C4"/>
    <w:rsid w:val="00B84388"/>
    <w:rsid w:val="00B86DE8"/>
    <w:rsid w:val="00B90C8F"/>
    <w:rsid w:val="00B95CC4"/>
    <w:rsid w:val="00B97A19"/>
    <w:rsid w:val="00BA45E4"/>
    <w:rsid w:val="00BB0B14"/>
    <w:rsid w:val="00BB47CA"/>
    <w:rsid w:val="00BC6904"/>
    <w:rsid w:val="00BD0643"/>
    <w:rsid w:val="00BD50C7"/>
    <w:rsid w:val="00BE1A0F"/>
    <w:rsid w:val="00BE1F52"/>
    <w:rsid w:val="00BE64B8"/>
    <w:rsid w:val="00BF16A8"/>
    <w:rsid w:val="00BF2F31"/>
    <w:rsid w:val="00BF502E"/>
    <w:rsid w:val="00BF7F8E"/>
    <w:rsid w:val="00C03349"/>
    <w:rsid w:val="00C06B83"/>
    <w:rsid w:val="00C12F20"/>
    <w:rsid w:val="00C1728B"/>
    <w:rsid w:val="00C26973"/>
    <w:rsid w:val="00C31165"/>
    <w:rsid w:val="00C32E57"/>
    <w:rsid w:val="00C519DA"/>
    <w:rsid w:val="00C60D6B"/>
    <w:rsid w:val="00C66AB6"/>
    <w:rsid w:val="00C671BD"/>
    <w:rsid w:val="00C710FE"/>
    <w:rsid w:val="00C733BC"/>
    <w:rsid w:val="00C7510C"/>
    <w:rsid w:val="00C82D08"/>
    <w:rsid w:val="00C866FD"/>
    <w:rsid w:val="00CB2C7F"/>
    <w:rsid w:val="00CC0E91"/>
    <w:rsid w:val="00CC3205"/>
    <w:rsid w:val="00CC334F"/>
    <w:rsid w:val="00CC3EAD"/>
    <w:rsid w:val="00CC46B7"/>
    <w:rsid w:val="00CD46FF"/>
    <w:rsid w:val="00CD5DE0"/>
    <w:rsid w:val="00CE59EE"/>
    <w:rsid w:val="00CF0D05"/>
    <w:rsid w:val="00CF43E0"/>
    <w:rsid w:val="00CF7551"/>
    <w:rsid w:val="00CF7595"/>
    <w:rsid w:val="00D019BB"/>
    <w:rsid w:val="00D074AF"/>
    <w:rsid w:val="00D079DA"/>
    <w:rsid w:val="00D1207F"/>
    <w:rsid w:val="00D25F4F"/>
    <w:rsid w:val="00D44CB6"/>
    <w:rsid w:val="00D470CD"/>
    <w:rsid w:val="00D60C1C"/>
    <w:rsid w:val="00D60D75"/>
    <w:rsid w:val="00D6352F"/>
    <w:rsid w:val="00D70238"/>
    <w:rsid w:val="00D815BC"/>
    <w:rsid w:val="00D81BA1"/>
    <w:rsid w:val="00D822C4"/>
    <w:rsid w:val="00DA3684"/>
    <w:rsid w:val="00DB2342"/>
    <w:rsid w:val="00DB4396"/>
    <w:rsid w:val="00DC0747"/>
    <w:rsid w:val="00DC0830"/>
    <w:rsid w:val="00DC3C87"/>
    <w:rsid w:val="00DC7A09"/>
    <w:rsid w:val="00DD0045"/>
    <w:rsid w:val="00DD1E29"/>
    <w:rsid w:val="00DD21C7"/>
    <w:rsid w:val="00DD3734"/>
    <w:rsid w:val="00DE117E"/>
    <w:rsid w:val="00DE269E"/>
    <w:rsid w:val="00DE5957"/>
    <w:rsid w:val="00DF1BE1"/>
    <w:rsid w:val="00DF2144"/>
    <w:rsid w:val="00DF5EA2"/>
    <w:rsid w:val="00DF7652"/>
    <w:rsid w:val="00E00FE6"/>
    <w:rsid w:val="00E037D6"/>
    <w:rsid w:val="00E05A73"/>
    <w:rsid w:val="00E111AB"/>
    <w:rsid w:val="00E15069"/>
    <w:rsid w:val="00E23F8A"/>
    <w:rsid w:val="00E32571"/>
    <w:rsid w:val="00E3278D"/>
    <w:rsid w:val="00E43525"/>
    <w:rsid w:val="00E47155"/>
    <w:rsid w:val="00E47A51"/>
    <w:rsid w:val="00E6062F"/>
    <w:rsid w:val="00E63755"/>
    <w:rsid w:val="00E67677"/>
    <w:rsid w:val="00E82851"/>
    <w:rsid w:val="00E90643"/>
    <w:rsid w:val="00E93026"/>
    <w:rsid w:val="00EA6E6F"/>
    <w:rsid w:val="00EA728B"/>
    <w:rsid w:val="00EB241F"/>
    <w:rsid w:val="00EB2994"/>
    <w:rsid w:val="00EC55CB"/>
    <w:rsid w:val="00EC5B3B"/>
    <w:rsid w:val="00EC5F2F"/>
    <w:rsid w:val="00ED5299"/>
    <w:rsid w:val="00EF15F3"/>
    <w:rsid w:val="00EF284F"/>
    <w:rsid w:val="00EF4657"/>
    <w:rsid w:val="00EF70C8"/>
    <w:rsid w:val="00F130CA"/>
    <w:rsid w:val="00F13E01"/>
    <w:rsid w:val="00F14F27"/>
    <w:rsid w:val="00F319F8"/>
    <w:rsid w:val="00F31A00"/>
    <w:rsid w:val="00F4016F"/>
    <w:rsid w:val="00F4313B"/>
    <w:rsid w:val="00F43AAF"/>
    <w:rsid w:val="00F54003"/>
    <w:rsid w:val="00F55A14"/>
    <w:rsid w:val="00F65135"/>
    <w:rsid w:val="00F66AC1"/>
    <w:rsid w:val="00F67D34"/>
    <w:rsid w:val="00F70215"/>
    <w:rsid w:val="00F72E96"/>
    <w:rsid w:val="00F771EB"/>
    <w:rsid w:val="00F81EC5"/>
    <w:rsid w:val="00F978AA"/>
    <w:rsid w:val="00FA3E87"/>
    <w:rsid w:val="00FA49FD"/>
    <w:rsid w:val="00FA4B75"/>
    <w:rsid w:val="00FB17F6"/>
    <w:rsid w:val="00FB6E75"/>
    <w:rsid w:val="00FC01F3"/>
    <w:rsid w:val="00FC09DE"/>
    <w:rsid w:val="00FC327F"/>
    <w:rsid w:val="00FC767D"/>
    <w:rsid w:val="00FD1F51"/>
    <w:rsid w:val="00FD29AA"/>
    <w:rsid w:val="00FD4CAA"/>
    <w:rsid w:val="00FD74D2"/>
    <w:rsid w:val="00FE2FE9"/>
    <w:rsid w:val="00FE32FD"/>
    <w:rsid w:val="00FE6FF5"/>
    <w:rsid w:val="00FF1B72"/>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18EA1"/>
  <w15:chartTrackingRefBased/>
  <w15:docId w15:val="{DBA0ED7A-8B68-4417-98D0-46412429A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288"/>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3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5"/>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semiHidden/>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semiHidden/>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9"/>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3B3CF1"/>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3B3CF1"/>
    <w:rPr>
      <w:rFonts w:asciiTheme="minorHAnsi" w:eastAsia="Times New Roman" w:hAnsiTheme="minorHAnsi" w:cs="Times New Roman"/>
      <w:b/>
      <w:color w:val="FFFFFF" w:themeColor="background1"/>
      <w:sz w:val="72"/>
      <w:szCs w:val="22"/>
      <w:lang w:val="en-US"/>
    </w:rPr>
  </w:style>
  <w:style w:type="table" w:customStyle="1" w:styleId="TableGrid1">
    <w:name w:val="Table Grid1"/>
    <w:basedOn w:val="TableNormal"/>
    <w:next w:val="TableGrid"/>
    <w:uiPriority w:val="59"/>
    <w:rsid w:val="000323DC"/>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T:\Procurements\Lee%20-%20DN774692%20-%20Highway%20Marking%20Work\08%20ITT\Tender%20Response%20-%20Part%20B%20-%20Form%20of%20Tender%20and%20ACC%20v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0EF3ED9A0E6448B5F5363F0ADD7EFC" ma:contentTypeVersion="23" ma:contentTypeDescription="Create a new document." ma:contentTypeScope="" ma:versionID="c4b4464c1b996661b30724280ad8a981">
  <xsd:schema xmlns:xsd="http://www.w3.org/2001/XMLSchema" xmlns:xs="http://www.w3.org/2001/XMLSchema" xmlns:p="http://schemas.microsoft.com/office/2006/metadata/properties" xmlns:ns2="2f6d206d-7eb1-47f5-8cbe-f9f3e1783826" xmlns:ns3="0089bf02-77d9-4c03-82c7-2cb6a32e4a76" targetNamespace="http://schemas.microsoft.com/office/2006/metadata/properties" ma:root="true" ma:fieldsID="e06892c771e95000b810a3985f3b7988" ns2:_="" ns3:_="">
    <xsd:import namespace="2f6d206d-7eb1-47f5-8cbe-f9f3e1783826"/>
    <xsd:import namespace="0089bf02-77d9-4c03-82c7-2cb6a32e4a76"/>
    <xsd:element name="properties">
      <xsd:complexType>
        <xsd:sequence>
          <xsd:element name="documentManagement">
            <xsd:complexType>
              <xsd:all>
                <xsd:element ref="ns2:Outstanding"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d206d-7eb1-47f5-8cbe-f9f3e1783826" elementFormDefault="qualified">
    <xsd:import namespace="http://schemas.microsoft.com/office/2006/documentManagement/types"/>
    <xsd:import namespace="http://schemas.microsoft.com/office/infopath/2007/PartnerControls"/>
    <xsd:element name="Outstanding" ma:index="2" nillable="true" ma:displayName="Outstanding" ma:default="0" ma:description="Yes/No is the PDR outstanding" ma:format="Dropdown" ma:internalName="Outstanding" ma:readOnly="false">
      <xsd:simpleType>
        <xsd:restriction base="dms:Boolea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hidden="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089bf02-77d9-4c03-82c7-2cb6a32e4a76"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6" nillable="true" ma:displayName="Taxonomy Catch All Column" ma:hidden="true" ma:list="{0e01ed08-2872-4f9e-961a-e3c3b7f0dee4}" ma:internalName="TaxCatchAll" ma:showField="CatchAllData" ma:web="0089bf02-77d9-4c03-82c7-2cb6a32e4a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utstanding xmlns="2f6d206d-7eb1-47f5-8cbe-f9f3e1783826">false</Outstanding>
    <lcf76f155ced4ddcb4097134ff3c332f xmlns="2f6d206d-7eb1-47f5-8cbe-f9f3e1783826">
      <Terms xmlns="http://schemas.microsoft.com/office/infopath/2007/PartnerControls"/>
    </lcf76f155ced4ddcb4097134ff3c332f>
    <TaxCatchAll xmlns="0089bf02-77d9-4c03-82c7-2cb6a32e4a76" xsi:nil="true"/>
  </documentManagement>
</p:properties>
</file>

<file path=customXml/itemProps1.xml><?xml version="1.0" encoding="utf-8"?>
<ds:datastoreItem xmlns:ds="http://schemas.openxmlformats.org/officeDocument/2006/customXml" ds:itemID="{39476DAD-0C8F-4AC8-AC04-20F0E9D4D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d206d-7eb1-47f5-8cbe-f9f3e1783826"/>
    <ds:schemaRef ds:uri="0089bf02-77d9-4c03-82c7-2cb6a32e4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3.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customXml/itemProps4.xml><?xml version="1.0" encoding="utf-8"?>
<ds:datastoreItem xmlns:ds="http://schemas.openxmlformats.org/officeDocument/2006/customXml" ds:itemID="{A64D4BBF-5786-4091-956B-FF8B7D3F9CE5}">
  <ds:schemaRefs>
    <ds:schemaRef ds:uri="http://schemas.microsoft.com/office/2006/metadata/properties"/>
    <ds:schemaRef ds:uri="http://schemas.microsoft.com/office/infopath/2007/PartnerControls"/>
    <ds:schemaRef ds:uri="2f6d206d-7eb1-47f5-8cbe-f9f3e1783826"/>
    <ds:schemaRef ds:uri="0089bf02-77d9-4c03-82c7-2cb6a32e4a76"/>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Tender Response - Part B - Form of Tender and ACC v3.00</Template>
  <TotalTime>3</TotalTime>
  <Pages>4</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Miller</dc:creator>
  <cp:keywords/>
  <dc:description/>
  <cp:lastModifiedBy>Lee Miller</cp:lastModifiedBy>
  <cp:revision>1</cp:revision>
  <cp:lastPrinted>2025-05-27T16:33:00Z</cp:lastPrinted>
  <dcterms:created xsi:type="dcterms:W3CDTF">2025-06-03T13:34:00Z</dcterms:created>
  <dcterms:modified xsi:type="dcterms:W3CDTF">2025-06-03T13:37:00Z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0x010100270EF3ED9A0E6448B5F5363F0ADD7EFC</vt:lpwstr>
  </property>
  <property fmtid="{D5CDD505-2E9C-101B-9397-08002B2CF9AE}" pid="3" name="Order">
    <vt:r8>56500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